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4551D5BF"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w:t>
      </w:r>
      <w:r w:rsidR="004D37BA">
        <w:rPr>
          <w:rFonts w:ascii="Arial" w:hAnsi="Arial" w:cs="Arial"/>
          <w:b/>
          <w:bCs/>
          <w:sz w:val="24"/>
        </w:rPr>
        <w:t>220</w:t>
      </w:r>
      <w:r w:rsidR="004D37BA">
        <w:rPr>
          <w:rFonts w:ascii="Arial" w:hAnsi="Arial" w:cs="Arial"/>
          <w:b/>
          <w:bCs/>
          <w:sz w:val="24"/>
        </w:rPr>
        <w:t>6785</w:t>
      </w:r>
    </w:p>
    <w:p w14:paraId="14CD78CB" w14:textId="0B9CB1E5"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852206">
        <w:rPr>
          <w:rFonts w:ascii="Arial" w:hAnsi="Arial" w:cs="Arial"/>
          <w:b/>
          <w:bCs/>
          <w:sz w:val="24"/>
          <w:szCs w:val="24"/>
        </w:rPr>
        <w:t>Aug.</w:t>
      </w:r>
      <w:r w:rsidR="0026115A">
        <w:rPr>
          <w:rFonts w:ascii="Arial" w:hAnsi="Arial" w:cs="Arial"/>
          <w:b/>
          <w:bCs/>
          <w:sz w:val="24"/>
          <w:szCs w:val="24"/>
        </w:rPr>
        <w:t xml:space="preserve"> 1</w:t>
      </w:r>
      <w:r w:rsidR="00852206">
        <w:rPr>
          <w:rFonts w:ascii="Arial" w:hAnsi="Arial" w:cs="Arial"/>
          <w:b/>
          <w:bCs/>
          <w:sz w:val="24"/>
          <w:szCs w:val="24"/>
        </w:rPr>
        <w:t>7</w:t>
      </w:r>
      <w:r w:rsidR="0026115A">
        <w:rPr>
          <w:rFonts w:ascii="Arial" w:hAnsi="Arial" w:cs="Arial"/>
          <w:b/>
          <w:bCs/>
          <w:sz w:val="24"/>
          <w:szCs w:val="24"/>
        </w:rPr>
        <w:t>-</w:t>
      </w:r>
      <w:r w:rsidR="0079300F">
        <w:rPr>
          <w:rFonts w:ascii="Arial" w:hAnsi="Arial" w:cs="Arial"/>
          <w:b/>
          <w:bCs/>
          <w:sz w:val="24"/>
          <w:szCs w:val="24"/>
        </w:rPr>
        <w:t>2</w:t>
      </w:r>
      <w:r w:rsidR="00852206">
        <w:rPr>
          <w:rFonts w:ascii="Arial" w:hAnsi="Arial" w:cs="Arial"/>
          <w:b/>
          <w:bCs/>
          <w:sz w:val="24"/>
          <w:szCs w:val="24"/>
        </w:rPr>
        <w:t>6</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43BAE90D" w:rsidR="00440983" w:rsidRDefault="0092627A">
      <w:pPr>
        <w:ind w:left="2127" w:hanging="2127"/>
        <w:rPr>
          <w:rFonts w:ascii="Arial" w:hAnsi="Arial" w:cs="Arial"/>
          <w:b/>
        </w:rPr>
      </w:pPr>
      <w:r>
        <w:rPr>
          <w:rFonts w:ascii="Arial" w:hAnsi="Arial" w:cs="Arial"/>
          <w:b/>
        </w:rPr>
        <w:t>Title:</w:t>
      </w:r>
      <w:r>
        <w:rPr>
          <w:rFonts w:ascii="Arial" w:hAnsi="Arial" w:cs="Arial"/>
          <w:b/>
        </w:rPr>
        <w:tab/>
      </w:r>
      <w:r w:rsidR="005A79D5">
        <w:rPr>
          <w:rFonts w:ascii="Arial" w:hAnsi="Arial" w:cs="Arial"/>
          <w:b/>
        </w:rPr>
        <w:t>Sol#</w:t>
      </w:r>
      <w:r w:rsidR="00427D97">
        <w:rPr>
          <w:rFonts w:ascii="Arial" w:hAnsi="Arial" w:cs="Arial"/>
          <w:b/>
        </w:rPr>
        <w:t>5</w:t>
      </w:r>
      <w:r w:rsidR="005A79D5">
        <w:rPr>
          <w:rFonts w:ascii="Arial" w:hAnsi="Arial" w:cs="Arial"/>
          <w:b/>
        </w:rPr>
        <w:t>2</w:t>
      </w:r>
      <w:r w:rsidR="00427D97">
        <w:rPr>
          <w:rFonts w:ascii="Arial" w:hAnsi="Arial" w:cs="Arial"/>
          <w:b/>
        </w:rPr>
        <w:t xml:space="preserve"> Update for </w:t>
      </w:r>
      <w:r w:rsidR="00427D97" w:rsidRPr="00427D97">
        <w:rPr>
          <w:rFonts w:ascii="Arial" w:hAnsi="Arial" w:cs="Arial"/>
          <w:b/>
        </w:rPr>
        <w:t>PDU Set based QoS framework</w:t>
      </w:r>
      <w:r w:rsidR="00427D97">
        <w:rPr>
          <w:rFonts w:ascii="Arial" w:hAnsi="Arial" w:cs="Arial"/>
          <w:b/>
        </w:rPr>
        <w:t xml:space="preserve"> </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5622AFA0"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EF1BD8">
        <w:rPr>
          <w:rFonts w:ascii="Arial" w:hAnsi="Arial" w:cs="Arial"/>
          <w:b/>
        </w:rPr>
        <w:t>19</w:t>
      </w:r>
    </w:p>
    <w:p w14:paraId="79D86D87" w14:textId="78481910"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EF1BD8">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2888FB00"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006697">
        <w:rPr>
          <w:rFonts w:ascii="Arial" w:hAnsi="Arial" w:cs="Arial"/>
          <w:i/>
        </w:rPr>
        <w:t xml:space="preserve">to update </w:t>
      </w:r>
      <w:r w:rsidR="00FD4734">
        <w:rPr>
          <w:rFonts w:ascii="Arial" w:hAnsi="Arial" w:cs="Arial"/>
          <w:i/>
        </w:rPr>
        <w:t>solution#52</w:t>
      </w:r>
      <w:r w:rsidR="00006697">
        <w:rPr>
          <w:rFonts w:ascii="Arial" w:hAnsi="Arial" w:cs="Arial"/>
          <w:i/>
        </w:rPr>
        <w:t>.</w:t>
      </w:r>
    </w:p>
    <w:p w14:paraId="237A72A1" w14:textId="0772DE9B" w:rsidR="004C1D9B" w:rsidRDefault="004C1D9B" w:rsidP="004C1D9B">
      <w:pPr>
        <w:pStyle w:val="Heading1"/>
      </w:pPr>
      <w:r>
        <w:t>Discussion</w:t>
      </w:r>
    </w:p>
    <w:p w14:paraId="2667F812" w14:textId="693ECF91" w:rsidR="003A1FA2" w:rsidRDefault="00AA49A5" w:rsidP="003A1FA2">
      <w:r>
        <w:t xml:space="preserve">Based on </w:t>
      </w:r>
      <w:r w:rsidR="008B19AD" w:rsidRPr="008B19AD">
        <w:t>S2-2206925</w:t>
      </w:r>
      <w:r>
        <w:t>, t</w:t>
      </w:r>
      <w:r w:rsidR="00B85302">
        <w:t xml:space="preserve">his </w:t>
      </w:r>
      <w:r w:rsidR="003A1FA2">
        <w:t xml:space="preserve">paper proposes to </w:t>
      </w:r>
      <w:r w:rsidR="008B19AD">
        <w:t xml:space="preserve">update the consolidated solution#52 with clarification of the scope: </w:t>
      </w:r>
      <w:r w:rsidR="003A1FA2">
        <w:t xml:space="preserve">separate the solutions for </w:t>
      </w:r>
      <w:r w:rsidR="003A1FA2" w:rsidRPr="008B19AD">
        <w:t>UPF identification mechanisms</w:t>
      </w:r>
      <w:r w:rsidR="003A1FA2">
        <w:t xml:space="preserve"> into two categories:</w:t>
      </w:r>
    </w:p>
    <w:p w14:paraId="6C1BE3C7" w14:textId="6D949B07" w:rsidR="00FD4734" w:rsidRPr="003A1FA2" w:rsidRDefault="003A1FA2" w:rsidP="00704DEA">
      <w:pPr>
        <w:pStyle w:val="B2"/>
        <w:numPr>
          <w:ilvl w:val="0"/>
          <w:numId w:val="48"/>
        </w:numPr>
      </w:pPr>
      <w:r w:rsidRPr="00704DEA">
        <w:rPr>
          <w:rFonts w:eastAsia="DengXian"/>
        </w:rPr>
        <w:t xml:space="preserve">For RTP/SRTP header-based solutions </w:t>
      </w:r>
    </w:p>
    <w:p w14:paraId="121BFC31" w14:textId="57E038D7" w:rsidR="00AA49A5" w:rsidRDefault="00AA49A5" w:rsidP="00AA49A5">
      <w:pPr>
        <w:pStyle w:val="B2"/>
        <w:numPr>
          <w:ilvl w:val="0"/>
          <w:numId w:val="48"/>
        </w:numPr>
        <w:rPr>
          <w:rFonts w:eastAsia="DengXian"/>
        </w:rPr>
      </w:pPr>
      <w:r>
        <w:rPr>
          <w:rFonts w:eastAsia="DengXian"/>
        </w:rPr>
        <w:t>For encrypted traffic above transport layer solutions</w:t>
      </w:r>
    </w:p>
    <w:p w14:paraId="07FD1A56" w14:textId="587D377E" w:rsidR="00EC5C31" w:rsidRDefault="00EC5C31" w:rsidP="00EC5C31">
      <w:pPr>
        <w:pStyle w:val="Heading1"/>
      </w:pPr>
      <w:r>
        <w:t>Proposal</w:t>
      </w:r>
    </w:p>
    <w:p w14:paraId="46083F02" w14:textId="0828FAD0" w:rsidR="00EC5C31" w:rsidRDefault="00EC5C31" w:rsidP="00EC5C31">
      <w:r>
        <w:t xml:space="preserve">It is proposed to </w:t>
      </w:r>
      <w:r w:rsidR="00B85302">
        <w:t xml:space="preserve">add this </w:t>
      </w:r>
      <w:r w:rsidR="004C1D9B">
        <w:t xml:space="preserve">solution in </w:t>
      </w:r>
      <w:r w:rsidR="008239CF">
        <w:t>TR 23.700-</w:t>
      </w:r>
      <w:r w:rsidR="00B17CC0">
        <w:t>6</w:t>
      </w:r>
      <w:r w:rsidR="00B85302">
        <w:t>0.</w:t>
      </w:r>
    </w:p>
    <w:p w14:paraId="456616FA" w14:textId="7439D4D3" w:rsidR="009B067A" w:rsidRDefault="002E7456" w:rsidP="005A79D5">
      <w:pPr>
        <w:pStyle w:val="Heading3"/>
        <w:ind w:left="0" w:firstLine="0"/>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3791CB04" w14:textId="77777777" w:rsidR="00D90F98" w:rsidRPr="00BC49C2" w:rsidRDefault="00D90F98" w:rsidP="00D90F98">
      <w:pPr>
        <w:pStyle w:val="Heading2"/>
        <w:rPr>
          <w:rFonts w:eastAsia="DengXian"/>
          <w:lang w:eastAsia="zh-CN"/>
        </w:rPr>
      </w:pPr>
      <w:bookmarkStart w:id="1" w:name="_Toc104883108"/>
      <w:r w:rsidRPr="00BC49C2">
        <w:rPr>
          <w:rFonts w:eastAsia="DengXian"/>
          <w:lang w:eastAsia="zh-CN"/>
        </w:rPr>
        <w:t>6.52</w:t>
      </w:r>
      <w:r w:rsidRPr="00BC49C2">
        <w:rPr>
          <w:rFonts w:eastAsia="DengXian"/>
          <w:lang w:eastAsia="zh-CN"/>
        </w:rPr>
        <w:tab/>
        <w:t>Solution #52: Consolidated Solution for PDU Set based QoS framework</w:t>
      </w:r>
      <w:bookmarkEnd w:id="1"/>
    </w:p>
    <w:p w14:paraId="6F262148" w14:textId="77777777" w:rsidR="00D90F98" w:rsidRPr="00BC49C2" w:rsidRDefault="00D90F98" w:rsidP="00D90F98">
      <w:pPr>
        <w:pStyle w:val="Heading3"/>
        <w:rPr>
          <w:rFonts w:eastAsia="DengXian"/>
          <w:lang w:eastAsia="zh-CN"/>
        </w:rPr>
      </w:pPr>
      <w:bookmarkStart w:id="2" w:name="_Toc104883109"/>
      <w:r w:rsidRPr="00BC49C2">
        <w:rPr>
          <w:rFonts w:eastAsia="DengXian"/>
          <w:lang w:eastAsia="zh-CN"/>
        </w:rPr>
        <w:t>6.52.1</w:t>
      </w:r>
      <w:r w:rsidRPr="00BC49C2">
        <w:rPr>
          <w:rFonts w:eastAsia="DengXian"/>
          <w:lang w:eastAsia="zh-CN"/>
        </w:rPr>
        <w:tab/>
        <w:t>Key Issue mapping</w:t>
      </w:r>
      <w:bookmarkEnd w:id="2"/>
    </w:p>
    <w:p w14:paraId="24D7B647" w14:textId="77777777" w:rsidR="00D90F98" w:rsidRPr="00BC49C2" w:rsidRDefault="00D90F98" w:rsidP="00D90F98">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027883A9" w14:textId="77777777" w:rsidR="00D90F98" w:rsidRPr="00BC49C2" w:rsidRDefault="00D90F98" w:rsidP="00D90F98">
      <w:pPr>
        <w:pStyle w:val="Heading3"/>
        <w:rPr>
          <w:rFonts w:eastAsia="DengXian"/>
          <w:lang w:eastAsia="zh-CN"/>
        </w:rPr>
      </w:pPr>
      <w:bookmarkStart w:id="3" w:name="_Toc104883110"/>
      <w:r w:rsidRPr="00BC49C2">
        <w:rPr>
          <w:rFonts w:eastAsia="DengXian"/>
          <w:lang w:eastAsia="zh-CN"/>
        </w:rPr>
        <w:t>6.52.2</w:t>
      </w:r>
      <w:r w:rsidRPr="00BC49C2">
        <w:rPr>
          <w:rFonts w:eastAsia="DengXian"/>
          <w:lang w:eastAsia="zh-CN"/>
        </w:rPr>
        <w:tab/>
        <w:t>Description</w:t>
      </w:r>
      <w:bookmarkEnd w:id="3"/>
    </w:p>
    <w:p w14:paraId="645F90E8" w14:textId="77777777" w:rsidR="00D90F98" w:rsidRPr="00BC49C2" w:rsidRDefault="00D90F98" w:rsidP="00D90F98">
      <w:pPr>
        <w:rPr>
          <w:lang w:eastAsia="zh-CN"/>
        </w:rPr>
      </w:pPr>
      <w:r w:rsidRPr="00BC49C2">
        <w:rPr>
          <w:lang w:eastAsia="zh-CN"/>
        </w:rPr>
        <w:t>This solution provides a framework for the PDU Set based QoS handling. The following principles apply:</w:t>
      </w:r>
    </w:p>
    <w:p w14:paraId="4146FC0F" w14:textId="77777777" w:rsidR="00D90F98" w:rsidRPr="00BC49C2" w:rsidRDefault="00D90F98" w:rsidP="00D90F98">
      <w:pPr>
        <w:rPr>
          <w:lang w:eastAsia="zh-CN"/>
        </w:rPr>
      </w:pPr>
      <w:r w:rsidRPr="00BC49C2">
        <w:rPr>
          <w:lang w:eastAsia="zh-CN"/>
        </w:rPr>
        <w:t>PDU Set QoS policies/rules/profiles and PDU Set QoS Flow establishment</w:t>
      </w:r>
    </w:p>
    <w:p w14:paraId="5B40ABE1" w14:textId="77777777" w:rsidR="00D90F98" w:rsidRPr="00BC49C2" w:rsidRDefault="00D90F98" w:rsidP="00D90F98">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5B0ECE2C" w14:textId="77777777" w:rsidR="00D90F98" w:rsidRPr="00BC49C2" w:rsidRDefault="00D90F98" w:rsidP="00D90F98">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62085C5A" w14:textId="77777777" w:rsidR="00D90F98" w:rsidRPr="00BC49C2" w:rsidRDefault="00D90F98" w:rsidP="00D90F98">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5CBD7E3" w14:textId="77777777" w:rsidR="00D90F98" w:rsidRPr="00BC49C2" w:rsidRDefault="00D90F98" w:rsidP="00D90F98">
      <w:pPr>
        <w:pStyle w:val="B1"/>
        <w:rPr>
          <w:rFonts w:eastAsia="DengXian"/>
          <w:lang w:eastAsia="zh-CN"/>
        </w:rPr>
      </w:pPr>
      <w:r w:rsidRPr="00BC49C2">
        <w:rPr>
          <w:rFonts w:eastAsia="DengXian"/>
          <w:lang w:eastAsia="zh-CN"/>
        </w:rPr>
        <w:t>-</w:t>
      </w:r>
      <w:r w:rsidRPr="00BC49C2">
        <w:rPr>
          <w:rFonts w:eastAsia="DengXian"/>
          <w:lang w:eastAsia="zh-CN"/>
        </w:rPr>
        <w:tab/>
        <w:t>RAN receives PDU Set QoS profiles from SMF.</w:t>
      </w:r>
    </w:p>
    <w:p w14:paraId="28260E96" w14:textId="77777777" w:rsidR="00D90F98" w:rsidRPr="00BC49C2" w:rsidRDefault="00D90F98" w:rsidP="00D90F98">
      <w:pPr>
        <w:rPr>
          <w:lang w:eastAsia="zh-CN"/>
        </w:rPr>
      </w:pPr>
      <w:r w:rsidRPr="00BC49C2">
        <w:rPr>
          <w:lang w:eastAsia="zh-CN"/>
        </w:rPr>
        <w:t>PDU Set identification and marking over the user plane</w:t>
      </w:r>
    </w:p>
    <w:p w14:paraId="570A525A" w14:textId="77777777" w:rsidR="00D90F98" w:rsidRPr="00BC49C2" w:rsidRDefault="00D90F98" w:rsidP="00D90F98">
      <w:pPr>
        <w:pStyle w:val="B1"/>
        <w:rPr>
          <w:rFonts w:eastAsia="DengXian"/>
          <w:lang w:eastAsia="zh-CN"/>
        </w:rPr>
      </w:pPr>
      <w:r w:rsidRPr="00BC49C2">
        <w:rPr>
          <w:rFonts w:eastAsia="DengXian"/>
          <w:lang w:eastAsia="zh-CN"/>
        </w:rPr>
        <w:t>-</w:t>
      </w:r>
      <w:r w:rsidRPr="00BC49C2">
        <w:rPr>
          <w:rFonts w:eastAsia="DengXian"/>
          <w:lang w:eastAsia="zh-CN"/>
        </w:rPr>
        <w:tab/>
        <w:t>PDU Sets are detected in the UPF.</w:t>
      </w:r>
    </w:p>
    <w:p w14:paraId="420639EF" w14:textId="77777777" w:rsidR="00D90F98" w:rsidRPr="00BC49C2" w:rsidRDefault="00D90F98" w:rsidP="00D90F98">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03E96D9B" w14:textId="77777777" w:rsidR="00D90F98" w:rsidRPr="00BC49C2" w:rsidRDefault="00D90F98" w:rsidP="00D90F98">
      <w:pPr>
        <w:pStyle w:val="B1"/>
        <w:rPr>
          <w:rFonts w:eastAsia="DengXian"/>
          <w:lang w:eastAsia="zh-CN"/>
        </w:rPr>
      </w:pPr>
      <w:r w:rsidRPr="00BC49C2">
        <w:rPr>
          <w:rFonts w:eastAsia="DengXian"/>
          <w:lang w:eastAsia="zh-CN"/>
        </w:rPr>
        <w:lastRenderedPageBreak/>
        <w:t>-</w:t>
      </w:r>
      <w:r w:rsidRPr="00BC49C2">
        <w:rPr>
          <w:rFonts w:eastAsia="DengXian"/>
          <w:lang w:eastAsia="zh-CN"/>
        </w:rPr>
        <w:tab/>
        <w:t>PDU Set identification between AS and UPF can be negotiated over Control Plane (via NEF for non-trusted AF), or based on pre-configuration.</w:t>
      </w:r>
    </w:p>
    <w:p w14:paraId="2D1E7660" w14:textId="77777777" w:rsidR="00D90F98" w:rsidRPr="00BC49C2" w:rsidRDefault="00D90F98" w:rsidP="00D90F98">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w:t>
      </w:r>
      <w:proofErr w:type="gramStart"/>
      <w:r w:rsidRPr="00BC49C2">
        <w:rPr>
          <w:rFonts w:eastAsia="DengXian"/>
        </w:rPr>
        <w:t>i.e.</w:t>
      </w:r>
      <w:proofErr w:type="gramEnd"/>
      <w:r w:rsidRPr="00BC49C2">
        <w:rPr>
          <w:rFonts w:eastAsia="DengXian"/>
        </w:rPr>
        <w:t xml:space="preserve"> between two UEs routed via the 5G CN) is FFS.</w:t>
      </w:r>
    </w:p>
    <w:p w14:paraId="04B01B05" w14:textId="77777777" w:rsidR="00D90F98" w:rsidRPr="00BC49C2" w:rsidRDefault="00D90F98" w:rsidP="00D90F98">
      <w:pPr>
        <w:pStyle w:val="B1"/>
        <w:rPr>
          <w:rFonts w:eastAsia="DengXian"/>
          <w:lang w:eastAsia="zh-CN"/>
        </w:rPr>
      </w:pPr>
      <w:r w:rsidRPr="00BC49C2">
        <w:rPr>
          <w:rFonts w:eastAsia="DengXian"/>
          <w:lang w:eastAsia="zh-CN"/>
        </w:rPr>
        <w:t>-</w:t>
      </w:r>
      <w:r w:rsidRPr="00BC49C2">
        <w:rPr>
          <w:rFonts w:eastAsia="DengXian"/>
          <w:lang w:eastAsia="zh-CN"/>
        </w:rPr>
        <w:tab/>
        <w:t>UPF marks PDU Sets in GTP-U layer via GTP-U header extension. GTP-U marking is independent from and common to different PDU Set markings between AS and UPF.</w:t>
      </w:r>
    </w:p>
    <w:p w14:paraId="73092FA2" w14:textId="77777777" w:rsidR="00D90F98" w:rsidRPr="00BC49C2" w:rsidRDefault="00D90F98" w:rsidP="00D90F98">
      <w:pPr>
        <w:rPr>
          <w:lang w:eastAsia="zh-CN"/>
        </w:rPr>
      </w:pPr>
      <w:r w:rsidRPr="00BC49C2">
        <w:rPr>
          <w:lang w:eastAsia="zh-CN"/>
        </w:rPr>
        <w:t>The following aspects are included:</w:t>
      </w:r>
    </w:p>
    <w:p w14:paraId="4275491F" w14:textId="77777777" w:rsidR="00D90F98" w:rsidRPr="00BC49C2" w:rsidRDefault="00D90F98" w:rsidP="00D90F98">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2882FA10" w14:textId="77777777" w:rsidR="00D90F98" w:rsidRPr="00BC49C2" w:rsidRDefault="00D90F98" w:rsidP="00D90F98">
      <w:pPr>
        <w:pStyle w:val="NO"/>
        <w:rPr>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43BFFC72" w14:textId="77777777" w:rsidR="00D90F98" w:rsidRPr="00BC49C2" w:rsidRDefault="00D90F98" w:rsidP="00D90F98">
      <w:pPr>
        <w:pStyle w:val="B1"/>
        <w:rPr>
          <w:rFonts w:eastAsia="DengXian"/>
          <w:lang w:eastAsia="zh-CN"/>
        </w:rPr>
      </w:pPr>
      <w:r w:rsidRPr="00BC49C2">
        <w:rPr>
          <w:rFonts w:eastAsia="DengXian"/>
          <w:lang w:eastAsia="zh-CN"/>
        </w:rPr>
        <w:t>1.</w:t>
      </w:r>
      <w:r w:rsidRPr="00BC49C2">
        <w:rPr>
          <w:rFonts w:eastAsia="DengXian"/>
          <w:lang w:eastAsia="zh-CN"/>
        </w:rPr>
        <w:tab/>
        <w:t>UPF identifies the PDUs belong to a PDU Set and the following information for each PDU Set:</w:t>
      </w:r>
    </w:p>
    <w:p w14:paraId="374489F1" w14:textId="77777777" w:rsidR="00D90F98" w:rsidRPr="00BC49C2" w:rsidRDefault="00D90F98" w:rsidP="00D90F98">
      <w:pPr>
        <w:pStyle w:val="B2"/>
        <w:rPr>
          <w:rFonts w:eastAsia="DengXian"/>
        </w:rPr>
      </w:pPr>
      <w:r w:rsidRPr="00BC49C2">
        <w:rPr>
          <w:rFonts w:eastAsia="DengXian"/>
        </w:rPr>
        <w:tab/>
        <w:t>Info for intra-PDU Set handling (</w:t>
      </w:r>
      <w:proofErr w:type="gramStart"/>
      <w:r w:rsidRPr="00BC49C2">
        <w:rPr>
          <w:rFonts w:eastAsia="DengXian"/>
        </w:rPr>
        <w:t>i.e.</w:t>
      </w:r>
      <w:proofErr w:type="gramEnd"/>
      <w:r w:rsidRPr="00BC49C2">
        <w:rPr>
          <w:rFonts w:eastAsia="DengXian"/>
        </w:rPr>
        <w:t xml:space="preserve"> KI#4, PDU Set integrated handling)</w:t>
      </w:r>
      <w:r>
        <w:rPr>
          <w:rFonts w:eastAsia="DengXian"/>
        </w:rPr>
        <w:t>.</w:t>
      </w:r>
    </w:p>
    <w:p w14:paraId="5B6CA4F0" w14:textId="77777777" w:rsidR="00D90F98" w:rsidRPr="00BC49C2" w:rsidRDefault="00D90F98" w:rsidP="00D90F98">
      <w:pPr>
        <w:pStyle w:val="B2"/>
        <w:rPr>
          <w:rFonts w:eastAsia="DengXian"/>
        </w:rPr>
      </w:pPr>
      <w:r w:rsidRPr="00BC49C2">
        <w:rPr>
          <w:rFonts w:eastAsia="DengXian"/>
        </w:rPr>
        <w:tab/>
        <w:t>Baseline parameters:</w:t>
      </w:r>
    </w:p>
    <w:p w14:paraId="7200627A" w14:textId="77777777" w:rsidR="00D90F98" w:rsidRPr="00BC49C2" w:rsidRDefault="00D90F98" w:rsidP="00D90F98">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r>
        <w:rPr>
          <w:rFonts w:eastAsia="DengXian"/>
        </w:rPr>
        <w:t>.</w:t>
      </w:r>
    </w:p>
    <w:p w14:paraId="13CED39D" w14:textId="77777777" w:rsidR="00D90F98" w:rsidRPr="00BC49C2" w:rsidRDefault="00D90F98" w:rsidP="00D90F98">
      <w:pPr>
        <w:pStyle w:val="B3"/>
        <w:rPr>
          <w:rFonts w:eastAsia="DengXian"/>
        </w:rPr>
      </w:pPr>
      <w:r w:rsidRPr="00BC49C2">
        <w:rPr>
          <w:rFonts w:eastAsia="DengXian"/>
        </w:rPr>
        <w:t>-</w:t>
      </w:r>
      <w:r w:rsidRPr="00BC49C2">
        <w:rPr>
          <w:rFonts w:eastAsia="DengXian"/>
        </w:rPr>
        <w:tab/>
        <w:t>Start/End PDU of the PDU Set (solution 11, 12, 15, 18, 21, 22)</w:t>
      </w:r>
      <w:r>
        <w:rPr>
          <w:rFonts w:eastAsia="DengXian"/>
        </w:rPr>
        <w:t>.</w:t>
      </w:r>
    </w:p>
    <w:p w14:paraId="0098FA17" w14:textId="77777777" w:rsidR="00D90F98" w:rsidRPr="00BC49C2" w:rsidRDefault="00D90F98" w:rsidP="00D90F98">
      <w:pPr>
        <w:pStyle w:val="B3"/>
        <w:rPr>
          <w:rFonts w:eastAsia="DengXian"/>
        </w:rPr>
      </w:pPr>
      <w:r w:rsidRPr="00BC49C2">
        <w:rPr>
          <w:rFonts w:eastAsia="DengXian"/>
        </w:rPr>
        <w:t>-</w:t>
      </w:r>
      <w:r>
        <w:rPr>
          <w:rFonts w:eastAsia="DengXian"/>
        </w:rPr>
        <w:tab/>
      </w:r>
      <w:r w:rsidRPr="00BC49C2">
        <w:rPr>
          <w:rFonts w:eastAsia="DengXian"/>
        </w:rPr>
        <w:t>PDU SN within a PDU Set (solution 11, 20, 22)</w:t>
      </w:r>
      <w:r>
        <w:rPr>
          <w:rFonts w:eastAsia="DengXian"/>
        </w:rPr>
        <w:t>.</w:t>
      </w:r>
    </w:p>
    <w:p w14:paraId="07BF05D9" w14:textId="77777777" w:rsidR="00D90F98" w:rsidRPr="00BC49C2" w:rsidRDefault="00D90F98" w:rsidP="00D90F98">
      <w:pPr>
        <w:pStyle w:val="B3"/>
        <w:rPr>
          <w:rFonts w:eastAsia="DengXian"/>
        </w:rPr>
      </w:pPr>
      <w:r w:rsidRPr="00BC49C2">
        <w:rPr>
          <w:rFonts w:eastAsia="DengXian"/>
        </w:rPr>
        <w:t>-</w:t>
      </w:r>
      <w:r>
        <w:rPr>
          <w:rFonts w:eastAsia="DengXian"/>
        </w:rPr>
        <w:tab/>
      </w:r>
      <w:r w:rsidRPr="00BC49C2">
        <w:rPr>
          <w:rFonts w:eastAsia="DengXian"/>
        </w:rPr>
        <w:t>Number of PDUs within a PDU Set (solution 9, 20)</w:t>
      </w:r>
      <w:r>
        <w:rPr>
          <w:rFonts w:eastAsia="DengXian"/>
        </w:rPr>
        <w:t>.</w:t>
      </w:r>
    </w:p>
    <w:p w14:paraId="464FFFDE" w14:textId="77777777" w:rsidR="00D90F98" w:rsidRPr="00BC49C2" w:rsidRDefault="00D90F98" w:rsidP="00D90F98">
      <w:pPr>
        <w:pStyle w:val="EditorsNote"/>
        <w:rPr>
          <w:rFonts w:eastAsia="DengXian"/>
        </w:rPr>
      </w:pPr>
      <w:r>
        <w:rPr>
          <w:rFonts w:eastAsia="DengXian"/>
        </w:rPr>
        <w:t>Editor's note:</w:t>
      </w:r>
      <w:r>
        <w:rPr>
          <w:rFonts w:eastAsia="DengXian"/>
        </w:rPr>
        <w:tab/>
      </w:r>
      <w:r w:rsidRPr="00BC49C2">
        <w:rPr>
          <w:rFonts w:eastAsia="DengXian"/>
        </w:rPr>
        <w:t>Whether PDU Set Sequence number can also convey Start/End PDU of a PDU Set instance is FFS.</w:t>
      </w:r>
    </w:p>
    <w:p w14:paraId="0617C92C" w14:textId="77777777" w:rsidR="00D90F98" w:rsidRPr="00BC49C2" w:rsidRDefault="00D90F98" w:rsidP="00D90F98">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598D4CCA" w14:textId="77777777" w:rsidR="00D90F98" w:rsidRPr="00BC49C2" w:rsidRDefault="00D90F98" w:rsidP="00D90F98">
      <w:pPr>
        <w:pStyle w:val="B1"/>
        <w:rPr>
          <w:rFonts w:eastAsia="DengXian"/>
          <w:lang w:eastAsia="zh-CN"/>
        </w:rPr>
      </w:pPr>
      <w:r w:rsidRPr="00BC49C2">
        <w:rPr>
          <w:rFonts w:eastAsia="DengXian"/>
          <w:lang w:eastAsia="zh-CN"/>
        </w:rPr>
        <w:tab/>
        <w:t>Info for inter-PDU Set handling (</w:t>
      </w:r>
      <w:proofErr w:type="gramStart"/>
      <w:r w:rsidRPr="00BC49C2">
        <w:rPr>
          <w:rFonts w:eastAsia="DengXian"/>
          <w:lang w:eastAsia="zh-CN"/>
        </w:rPr>
        <w:t>i.e.</w:t>
      </w:r>
      <w:proofErr w:type="gramEnd"/>
      <w:r w:rsidRPr="00BC49C2">
        <w:rPr>
          <w:rFonts w:eastAsia="DengXian"/>
          <w:lang w:eastAsia="zh-CN"/>
        </w:rPr>
        <w:t xml:space="preserve"> KI#5, PDU Set differentiated handling)</w:t>
      </w:r>
    </w:p>
    <w:p w14:paraId="1CC7B6E1" w14:textId="77777777" w:rsidR="00D90F98" w:rsidRPr="00BC49C2" w:rsidRDefault="00D90F98" w:rsidP="00D90F98">
      <w:pPr>
        <w:pStyle w:val="B1"/>
        <w:rPr>
          <w:rFonts w:eastAsia="DengXian"/>
          <w:lang w:eastAsia="zh-CN"/>
        </w:rPr>
      </w:pPr>
      <w:r w:rsidRPr="00BC49C2">
        <w:rPr>
          <w:rFonts w:eastAsia="DengXian"/>
          <w:lang w:eastAsia="zh-CN"/>
        </w:rPr>
        <w:tab/>
        <w:t>Baseline parameters:</w:t>
      </w:r>
    </w:p>
    <w:p w14:paraId="34BF92E1" w14:textId="77777777" w:rsidR="00D90F98" w:rsidRPr="00BC49C2" w:rsidRDefault="00D90F98" w:rsidP="00D90F98">
      <w:pPr>
        <w:pStyle w:val="B2"/>
        <w:rPr>
          <w:rFonts w:eastAsia="DengXian"/>
        </w:rPr>
      </w:pPr>
      <w:r w:rsidRPr="00BC49C2">
        <w:rPr>
          <w:rFonts w:eastAsia="DengXian"/>
        </w:rPr>
        <w:t>-</w:t>
      </w:r>
      <w:r w:rsidRPr="00BC49C2">
        <w:rPr>
          <w:rFonts w:eastAsia="DengXian"/>
        </w:rPr>
        <w:tab/>
        <w:t>PDU Set importance (solution 7, 11, 14, 15, 18, 19, 22, 24)</w:t>
      </w:r>
    </w:p>
    <w:p w14:paraId="3472A3F8" w14:textId="77777777" w:rsidR="00D90F98" w:rsidRPr="00BC49C2" w:rsidRDefault="00D90F98" w:rsidP="00D90F98">
      <w:pPr>
        <w:pStyle w:val="B1"/>
        <w:rPr>
          <w:rFonts w:eastAsia="DengXian"/>
          <w:lang w:eastAsia="zh-CN"/>
        </w:rPr>
      </w:pPr>
      <w:r w:rsidRPr="00BC49C2">
        <w:rPr>
          <w:rFonts w:eastAsia="DengXian"/>
          <w:lang w:eastAsia="zh-CN"/>
        </w:rPr>
        <w:tab/>
        <w:t>Parameters for further study:</w:t>
      </w:r>
    </w:p>
    <w:p w14:paraId="2D093FF4" w14:textId="77777777" w:rsidR="00D90F98" w:rsidRPr="00BC49C2" w:rsidRDefault="00D90F98" w:rsidP="00D90F98">
      <w:pPr>
        <w:pStyle w:val="B2"/>
        <w:rPr>
          <w:rFonts w:eastAsia="DengXian"/>
        </w:rPr>
      </w:pPr>
      <w:r w:rsidRPr="00BC49C2">
        <w:rPr>
          <w:rFonts w:eastAsia="DengXian"/>
        </w:rPr>
        <w:t>-</w:t>
      </w:r>
      <w:r w:rsidRPr="00BC49C2">
        <w:rPr>
          <w:rFonts w:eastAsia="DengXian"/>
        </w:rPr>
        <w:tab/>
        <w:t>PDU Set dependency (solution 11, 14, 19, 22, 24)</w:t>
      </w:r>
    </w:p>
    <w:p w14:paraId="56E74BD5" w14:textId="77777777" w:rsidR="00D90F98" w:rsidRPr="00BC49C2" w:rsidRDefault="00D90F98" w:rsidP="00D90F98">
      <w:pPr>
        <w:pStyle w:val="B1"/>
        <w:rPr>
          <w:rFonts w:eastAsia="DengXian"/>
          <w:lang w:eastAsia="zh-CN"/>
        </w:rPr>
      </w:pPr>
      <w:r w:rsidRPr="00BC49C2">
        <w:rPr>
          <w:rFonts w:eastAsia="DengXian"/>
          <w:lang w:eastAsia="zh-CN"/>
        </w:rPr>
        <w:t>2.</w:t>
      </w:r>
      <w:r w:rsidRPr="00BC49C2">
        <w:rPr>
          <w:rFonts w:eastAsia="DengXian"/>
          <w:lang w:eastAsia="zh-CN"/>
        </w:rPr>
        <w:tab/>
        <w:t>UPF identifies the above information (listed in bullet #1) based on the following mechanism(s):</w:t>
      </w:r>
    </w:p>
    <w:p w14:paraId="0254FC34" w14:textId="546CBFE4" w:rsidR="00D90F98" w:rsidRDefault="00D90F98" w:rsidP="00D90F98">
      <w:pPr>
        <w:pStyle w:val="B2"/>
        <w:rPr>
          <w:ins w:id="4" w:author="Google User - Ellen Liao" w:date="2022-08-10T13:46:00Z"/>
          <w:rFonts w:eastAsia="DengXian"/>
        </w:rPr>
      </w:pPr>
      <w:r w:rsidRPr="00BC49C2">
        <w:rPr>
          <w:rFonts w:eastAsia="DengXian"/>
        </w:rPr>
        <w:tab/>
        <w:t>Parameters for further study:</w:t>
      </w:r>
    </w:p>
    <w:p w14:paraId="53903E9B" w14:textId="06B97D8A" w:rsidR="00B47252" w:rsidRPr="00BC49C2" w:rsidRDefault="00B47252" w:rsidP="00B47252">
      <w:pPr>
        <w:pStyle w:val="B2"/>
        <w:rPr>
          <w:ins w:id="5" w:author="Google User - Ellen Liao" w:date="2022-08-10T13:46:00Z"/>
          <w:rFonts w:eastAsia="DengXian"/>
        </w:rPr>
      </w:pPr>
      <w:ins w:id="6" w:author="Google User - Ellen Liao" w:date="2022-08-10T13:46:00Z">
        <w:r>
          <w:rPr>
            <w:rFonts w:eastAsia="DengXian"/>
          </w:rPr>
          <w:tab/>
          <w:t xml:space="preserve">For RTP/SRTP </w:t>
        </w:r>
        <w:proofErr w:type="gramStart"/>
        <w:r>
          <w:rPr>
            <w:rFonts w:eastAsia="DengXian"/>
          </w:rPr>
          <w:t>header based</w:t>
        </w:r>
        <w:proofErr w:type="gramEnd"/>
        <w:r>
          <w:rPr>
            <w:rFonts w:eastAsia="DengXian"/>
          </w:rPr>
          <w:t xml:space="preserve"> solutions:</w:t>
        </w:r>
      </w:ins>
    </w:p>
    <w:p w14:paraId="115C17DB" w14:textId="77777777" w:rsidR="00D90F98" w:rsidRPr="00BC49C2" w:rsidRDefault="00D90F98" w:rsidP="00D90F98">
      <w:pPr>
        <w:pStyle w:val="B3"/>
        <w:rPr>
          <w:rFonts w:eastAsia="DengXian"/>
        </w:rPr>
      </w:pPr>
      <w:r w:rsidRPr="00BC49C2">
        <w:rPr>
          <w:rFonts w:eastAsia="DengXian"/>
        </w:rPr>
        <w:tab/>
        <w:t>Option 1: by matching RTP/SRTP header and payload (RFC 3550/6184/draft-</w:t>
      </w:r>
      <w:proofErr w:type="spellStart"/>
      <w:r w:rsidRPr="00BC49C2">
        <w:rPr>
          <w:rFonts w:eastAsia="DengXian"/>
        </w:rPr>
        <w:t>ietf</w:t>
      </w:r>
      <w:proofErr w:type="spellEnd"/>
      <w:r w:rsidRPr="00BC49C2">
        <w:rPr>
          <w:rFonts w:eastAsia="DengXian"/>
        </w:rPr>
        <w:t>-</w:t>
      </w:r>
      <w:proofErr w:type="spellStart"/>
      <w:r w:rsidRPr="00BC49C2">
        <w:rPr>
          <w:rFonts w:eastAsia="DengXian"/>
        </w:rPr>
        <w:t>avtext-framemarking</w:t>
      </w:r>
      <w:proofErr w:type="spellEnd"/>
      <w:r w:rsidRPr="00BC49C2">
        <w:rPr>
          <w:rFonts w:eastAsia="DengXian"/>
        </w:rPr>
        <w:t>)</w:t>
      </w:r>
      <w:r>
        <w:rPr>
          <w:rFonts w:eastAsia="DengXian"/>
        </w:rPr>
        <w:t>.</w:t>
      </w:r>
    </w:p>
    <w:p w14:paraId="150BF28C" w14:textId="77777777" w:rsidR="00D90F98" w:rsidRPr="00BC49C2" w:rsidRDefault="00D90F98" w:rsidP="00D90F98">
      <w:pPr>
        <w:pStyle w:val="B3"/>
        <w:rPr>
          <w:rFonts w:eastAsia="DengXian"/>
        </w:rPr>
      </w:pPr>
      <w:r w:rsidRPr="00BC49C2">
        <w:rPr>
          <w:rFonts w:eastAsia="DengXian"/>
        </w:rPr>
        <w:tab/>
        <w:t>(</w:t>
      </w:r>
      <w:proofErr w:type="gramStart"/>
      <w:r w:rsidRPr="00BC49C2">
        <w:rPr>
          <w:rFonts w:eastAsia="DengXian"/>
        </w:rPr>
        <w:t>solution</w:t>
      </w:r>
      <w:proofErr w:type="gramEnd"/>
      <w:r w:rsidRPr="00BC49C2">
        <w:rPr>
          <w:rFonts w:eastAsia="DengXian"/>
        </w:rPr>
        <w:t xml:space="preserve"> 7, 12, 14, 15, 16, 17, 18, 23, 24)</w:t>
      </w:r>
      <w:r>
        <w:rPr>
          <w:rFonts w:eastAsia="DengXian"/>
        </w:rPr>
        <w:t>.</w:t>
      </w:r>
    </w:p>
    <w:p w14:paraId="0664A201" w14:textId="77777777" w:rsidR="00D90F98" w:rsidRPr="00BC49C2" w:rsidRDefault="00D90F98" w:rsidP="00D90F98">
      <w:pPr>
        <w:pStyle w:val="B3"/>
        <w:rPr>
          <w:rFonts w:eastAsia="DengXian"/>
        </w:rPr>
      </w:pPr>
      <w:r w:rsidRPr="00BC49C2">
        <w:rPr>
          <w:rFonts w:eastAsia="DengXian"/>
        </w:rPr>
        <w:tab/>
        <w:t>Option 2: new RTP extension header (solution 8)</w:t>
      </w:r>
      <w:r>
        <w:rPr>
          <w:rFonts w:eastAsia="DengXian"/>
        </w:rPr>
        <w:t>.</w:t>
      </w:r>
    </w:p>
    <w:p w14:paraId="5DA7BC3B" w14:textId="77777777" w:rsidR="00D90F98" w:rsidRPr="00BC49C2" w:rsidRDefault="00D90F98" w:rsidP="00D90F98">
      <w:pPr>
        <w:pStyle w:val="B3"/>
        <w:rPr>
          <w:rFonts w:eastAsia="DengXian"/>
        </w:rPr>
      </w:pPr>
      <w:r w:rsidRPr="00BC49C2">
        <w:rPr>
          <w:rFonts w:eastAsia="DengXian"/>
        </w:rPr>
        <w:tab/>
        <w:t xml:space="preserve">Option 3: by information provided by the AS in N6 encapsulation header </w:t>
      </w:r>
      <w:proofErr w:type="gramStart"/>
      <w:r w:rsidRPr="00BC49C2">
        <w:rPr>
          <w:rFonts w:eastAsia="DengXian"/>
        </w:rPr>
        <w:t>e.g.</w:t>
      </w:r>
      <w:proofErr w:type="gramEnd"/>
      <w:r w:rsidRPr="00BC49C2">
        <w:rPr>
          <w:rFonts w:eastAsia="DengXian"/>
        </w:rPr>
        <w:t xml:space="preserve"> GTP-U (solution 9, 22)</w:t>
      </w:r>
      <w:r>
        <w:rPr>
          <w:rFonts w:eastAsia="DengXian"/>
        </w:rPr>
        <w:t>.</w:t>
      </w:r>
    </w:p>
    <w:p w14:paraId="06ED024C" w14:textId="77777777" w:rsidR="00D90F98" w:rsidRPr="00BC49C2" w:rsidRDefault="00D90F98" w:rsidP="00D90F98">
      <w:pPr>
        <w:pStyle w:val="B3"/>
        <w:rPr>
          <w:rFonts w:eastAsia="DengXian"/>
        </w:rPr>
      </w:pPr>
      <w:r w:rsidRPr="00BC49C2">
        <w:rPr>
          <w:rFonts w:eastAsia="DengXian"/>
        </w:rPr>
        <w:tab/>
        <w:t>Option 4: by detection based on traffic characteristics (solution 12, 17, 18, 24)</w:t>
      </w:r>
      <w:r>
        <w:rPr>
          <w:rFonts w:eastAsia="DengXian"/>
        </w:rPr>
        <w:t>.</w:t>
      </w:r>
    </w:p>
    <w:p w14:paraId="4D7DCF70" w14:textId="3E941FBD" w:rsidR="00D90F98" w:rsidRDefault="00D90F98" w:rsidP="00D90F98">
      <w:pPr>
        <w:pStyle w:val="B3"/>
        <w:rPr>
          <w:ins w:id="7" w:author="Google User - Ellen Liao" w:date="2022-08-10T13:48:00Z"/>
          <w:rFonts w:eastAsia="DengXian"/>
        </w:rPr>
      </w:pPr>
      <w:r w:rsidRPr="00BC49C2">
        <w:rPr>
          <w:rFonts w:eastAsia="DengXian"/>
        </w:rPr>
        <w:tab/>
        <w:t>Option 5: by non-standardized mechanisms UPF implementation (solution 20, 25)</w:t>
      </w:r>
      <w:r>
        <w:rPr>
          <w:rFonts w:eastAsia="DengXian"/>
        </w:rPr>
        <w:t>.</w:t>
      </w:r>
    </w:p>
    <w:p w14:paraId="11BD976F" w14:textId="26CDED6A" w:rsidR="00CC3EC9" w:rsidRDefault="00D90F98" w:rsidP="00CC3EC9">
      <w:pPr>
        <w:pStyle w:val="EditorsNote"/>
        <w:rPr>
          <w:ins w:id="8" w:author="Google User - Ellen Liao" w:date="2022-08-10T13:56:00Z"/>
          <w:rFonts w:eastAsia="DengXian"/>
        </w:rPr>
      </w:pPr>
      <w:r>
        <w:rPr>
          <w:rFonts w:eastAsia="DengXian"/>
        </w:rPr>
        <w:t>Editor's note:</w:t>
      </w:r>
      <w:r>
        <w:rPr>
          <w:rFonts w:eastAsia="DengXian"/>
        </w:rPr>
        <w:tab/>
      </w:r>
      <w:r w:rsidRPr="00BC49C2">
        <w:rPr>
          <w:rFonts w:eastAsia="DengXian"/>
        </w:rPr>
        <w:t>What information can be achieved by each option need further discussion.</w:t>
      </w:r>
    </w:p>
    <w:p w14:paraId="4519C995" w14:textId="01DEB89D" w:rsidR="00EF3303" w:rsidRDefault="00EF3303" w:rsidP="00CC3EC9">
      <w:pPr>
        <w:pStyle w:val="EditorsNote"/>
        <w:rPr>
          <w:ins w:id="9" w:author="Google User - Ellen Liao" w:date="2022-08-10T13:56:00Z"/>
          <w:rFonts w:eastAsia="DengXian"/>
        </w:rPr>
      </w:pPr>
      <w:ins w:id="10" w:author="Google User - Ellen Liao" w:date="2022-08-10T13:56:00Z">
        <w:r>
          <w:rPr>
            <w:rFonts w:eastAsia="DengXian"/>
          </w:rPr>
          <w:t xml:space="preserve">Editor’s note: </w:t>
        </w:r>
        <w:r>
          <w:rPr>
            <w:rFonts w:eastAsia="DengXian"/>
          </w:rPr>
          <w:tab/>
          <w:t xml:space="preserve">The security mechanisms for traffic encryption </w:t>
        </w:r>
      </w:ins>
      <w:ins w:id="11" w:author="Google User - Ellen Liao" w:date="2022-08-10T13:59:00Z">
        <w:r w:rsidR="000312A5">
          <w:rPr>
            <w:rFonts w:eastAsia="DengXian"/>
          </w:rPr>
          <w:t xml:space="preserve">between AS and UPF </w:t>
        </w:r>
      </w:ins>
      <w:ins w:id="12" w:author="Google User - Ellen Liao" w:date="2022-08-10T13:57:00Z">
        <w:r>
          <w:rPr>
            <w:rFonts w:eastAsia="DengXian"/>
          </w:rPr>
          <w:t>need SA3 WG study.</w:t>
        </w:r>
      </w:ins>
    </w:p>
    <w:p w14:paraId="000E3914" w14:textId="08337F67" w:rsidR="003A1FA2" w:rsidRDefault="003A1FA2" w:rsidP="003A1FA2">
      <w:pPr>
        <w:pStyle w:val="B2"/>
        <w:rPr>
          <w:ins w:id="13" w:author="Google User - Ellen Liao" w:date="2022-08-10T13:56:00Z"/>
          <w:rFonts w:eastAsia="DengXian"/>
        </w:rPr>
      </w:pPr>
      <w:ins w:id="14" w:author="Google User - Ellen Liao" w:date="2022-08-10T13:56:00Z">
        <w:r>
          <w:rPr>
            <w:rFonts w:eastAsia="DengXian"/>
          </w:rPr>
          <w:tab/>
          <w:t>For encrypted traffic above transport layer solutions:</w:t>
        </w:r>
      </w:ins>
    </w:p>
    <w:p w14:paraId="3CB0528A" w14:textId="77777777" w:rsidR="003A1FA2" w:rsidRPr="00BC49C2" w:rsidRDefault="003A1FA2" w:rsidP="003A1FA2">
      <w:pPr>
        <w:pStyle w:val="B3"/>
        <w:rPr>
          <w:ins w:id="15" w:author="Google User - Ellen Liao" w:date="2022-08-10T13:56:00Z"/>
          <w:rFonts w:eastAsia="DengXian"/>
        </w:rPr>
      </w:pPr>
      <w:ins w:id="16" w:author="Google User - Ellen Liao" w:date="2022-08-10T13:56:00Z">
        <w:r w:rsidRPr="00BC49C2">
          <w:rPr>
            <w:rFonts w:eastAsia="DengXian"/>
          </w:rPr>
          <w:lastRenderedPageBreak/>
          <w:tab/>
          <w:t xml:space="preserve">Option </w:t>
        </w:r>
        <w:r>
          <w:rPr>
            <w:rFonts w:eastAsia="DengXian"/>
          </w:rPr>
          <w:t>1</w:t>
        </w:r>
        <w:r w:rsidRPr="00BC49C2">
          <w:rPr>
            <w:rFonts w:eastAsia="DengXian"/>
          </w:rPr>
          <w:t>: by detection based on traffic characteristics (solution 12, 17, 18, 24)</w:t>
        </w:r>
        <w:r>
          <w:rPr>
            <w:rFonts w:eastAsia="DengXian"/>
          </w:rPr>
          <w:t>.</w:t>
        </w:r>
      </w:ins>
    </w:p>
    <w:p w14:paraId="535B3A4C" w14:textId="77777777" w:rsidR="003A1FA2" w:rsidRDefault="003A1FA2" w:rsidP="003A1FA2">
      <w:pPr>
        <w:pStyle w:val="B3"/>
        <w:rPr>
          <w:ins w:id="17" w:author="Google User - Ellen Liao" w:date="2022-08-10T13:56:00Z"/>
          <w:rFonts w:eastAsia="DengXian"/>
        </w:rPr>
      </w:pPr>
      <w:ins w:id="18" w:author="Google User - Ellen Liao" w:date="2022-08-10T13:56:00Z">
        <w:r w:rsidRPr="00BC49C2">
          <w:rPr>
            <w:rFonts w:eastAsia="DengXian"/>
          </w:rPr>
          <w:tab/>
          <w:t xml:space="preserve">Option </w:t>
        </w:r>
        <w:r>
          <w:rPr>
            <w:rFonts w:eastAsia="DengXian"/>
          </w:rPr>
          <w:t>2</w:t>
        </w:r>
        <w:r w:rsidRPr="00BC49C2">
          <w:rPr>
            <w:rFonts w:eastAsia="DengXian"/>
          </w:rPr>
          <w:t>: by non-standardized mechanisms UPF implementation (solution 20, 25)</w:t>
        </w:r>
        <w:r>
          <w:rPr>
            <w:rFonts w:eastAsia="DengXian"/>
          </w:rPr>
          <w:t>.</w:t>
        </w:r>
      </w:ins>
    </w:p>
    <w:p w14:paraId="6DD845A1" w14:textId="3F82C998" w:rsidR="003A1FA2" w:rsidRDefault="003A1FA2" w:rsidP="003A1FA2">
      <w:pPr>
        <w:pStyle w:val="B3"/>
        <w:rPr>
          <w:ins w:id="19" w:author="Google User - Ellen Liao" w:date="2022-08-10T13:56:00Z"/>
          <w:rFonts w:eastAsia="DengXian"/>
        </w:rPr>
      </w:pPr>
      <w:ins w:id="20" w:author="Google User - Ellen Liao" w:date="2022-08-10T13:56:00Z">
        <w:r>
          <w:rPr>
            <w:rFonts w:eastAsia="DengXian"/>
          </w:rPr>
          <w:tab/>
          <w:t xml:space="preserve">Option 3: </w:t>
        </w:r>
      </w:ins>
      <w:ins w:id="21" w:author="Google User - Ellen Liao" w:date="2022-08-10T14:17:00Z">
        <w:r w:rsidR="007B4FF6">
          <w:rPr>
            <w:rFonts w:eastAsia="DengXian"/>
          </w:rPr>
          <w:t>by T</w:t>
        </w:r>
      </w:ins>
      <w:ins w:id="22" w:author="Google User - Ellen Liao" w:date="2022-08-10T13:56:00Z">
        <w:r>
          <w:rPr>
            <w:rFonts w:eastAsia="DengXian"/>
          </w:rPr>
          <w:t>ransport layer</w:t>
        </w:r>
      </w:ins>
      <w:ins w:id="23" w:author="Google User - Ellen Liao" w:date="2022-08-10T13:58:00Z">
        <w:r w:rsidR="00607B40">
          <w:rPr>
            <w:rFonts w:eastAsia="DengXian"/>
          </w:rPr>
          <w:t>-based</w:t>
        </w:r>
        <w:r w:rsidR="00764B09">
          <w:rPr>
            <w:rFonts w:eastAsia="DengXian"/>
          </w:rPr>
          <w:t xml:space="preserve">, </w:t>
        </w:r>
      </w:ins>
      <w:ins w:id="24" w:author="Google User - Ellen Liao" w:date="2022-08-10T13:56:00Z">
        <w:r>
          <w:rPr>
            <w:rFonts w:eastAsia="DengXian"/>
          </w:rPr>
          <w:t>IP layer</w:t>
        </w:r>
      </w:ins>
      <w:ins w:id="25" w:author="Google User - Ellen Liao" w:date="2022-08-10T13:58:00Z">
        <w:r w:rsidR="00607B40">
          <w:rPr>
            <w:rFonts w:eastAsia="DengXian"/>
          </w:rPr>
          <w:t>-based</w:t>
        </w:r>
      </w:ins>
      <w:ins w:id="26" w:author="Google User - Ellen Liao" w:date="2022-08-10T14:17:00Z">
        <w:r w:rsidR="007B4FF6">
          <w:rPr>
            <w:rFonts w:eastAsia="DengXian"/>
          </w:rPr>
          <w:t xml:space="preserve"> mechanisms</w:t>
        </w:r>
      </w:ins>
      <w:ins w:id="27" w:author="Google User - Ellen Liao" w:date="2022-08-10T13:58:00Z">
        <w:r w:rsidR="00764B09">
          <w:rPr>
            <w:rFonts w:eastAsia="DengXian"/>
          </w:rPr>
          <w:t>.</w:t>
        </w:r>
      </w:ins>
    </w:p>
    <w:p w14:paraId="0457DB8F" w14:textId="77777777" w:rsidR="00D90F98" w:rsidRPr="00BC49C2" w:rsidRDefault="00D90F98" w:rsidP="00D90F98">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 to the RAN.</w:t>
      </w:r>
    </w:p>
    <w:p w14:paraId="398E9CA5" w14:textId="77777777" w:rsidR="00D90F98" w:rsidRPr="00BC49C2" w:rsidRDefault="00D90F98" w:rsidP="00D90F98">
      <w:pPr>
        <w:pStyle w:val="B1"/>
        <w:rPr>
          <w:rFonts w:eastAsia="DengXian"/>
          <w:lang w:eastAsia="zh-CN"/>
        </w:rPr>
      </w:pPr>
      <w:r w:rsidRPr="00BC49C2">
        <w:rPr>
          <w:rFonts w:eastAsia="DengXian"/>
          <w:lang w:eastAsia="zh-CN"/>
        </w:rPr>
        <w:tab/>
        <w:t>For PDU Set importance:</w:t>
      </w:r>
    </w:p>
    <w:p w14:paraId="2F1C396A" w14:textId="77777777" w:rsidR="00D90F98" w:rsidRPr="00BC49C2" w:rsidRDefault="00D90F98" w:rsidP="00D90F98">
      <w:pPr>
        <w:pStyle w:val="B2"/>
        <w:rPr>
          <w:rFonts w:eastAsia="DengXian"/>
        </w:rPr>
      </w:pPr>
      <w:r w:rsidRPr="00BC49C2">
        <w:rPr>
          <w:rFonts w:eastAsia="DengXian"/>
        </w:rPr>
        <w:tab/>
        <w:t>Options for further study:</w:t>
      </w:r>
    </w:p>
    <w:p w14:paraId="68D35852" w14:textId="77777777" w:rsidR="00D90F98" w:rsidRPr="00BC49C2" w:rsidRDefault="00D90F98" w:rsidP="00D90F98">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0EF02034" w14:textId="77777777" w:rsidR="00D90F98" w:rsidRPr="00BC49C2" w:rsidRDefault="00D90F98" w:rsidP="00D90F98">
      <w:pPr>
        <w:pStyle w:val="B3"/>
        <w:rPr>
          <w:rFonts w:eastAsia="DengXian"/>
        </w:rPr>
      </w:pPr>
      <w:r w:rsidRPr="00BC49C2">
        <w:rPr>
          <w:rFonts w:eastAsia="DengXian"/>
        </w:rPr>
        <w:tab/>
        <w:t>Option 2: UPF classifies the DL traffics into different sub-QoS Flows based on PDU Set importance (solution 17, 18).</w:t>
      </w:r>
    </w:p>
    <w:p w14:paraId="2D101946" w14:textId="77777777" w:rsidR="00D90F98" w:rsidRPr="00BC49C2" w:rsidRDefault="00D90F98" w:rsidP="00D90F98">
      <w:pPr>
        <w:pStyle w:val="B3"/>
        <w:rPr>
          <w:rFonts w:eastAsia="DengXian"/>
        </w:rPr>
      </w:pPr>
      <w:r w:rsidRPr="00BC49C2">
        <w:rPr>
          <w:rFonts w:eastAsia="DengXian"/>
        </w:rPr>
        <w:tab/>
        <w:t>Option 3: UPF adds PDU Set importance into GTP-U header (solution 7, 11, 14, 15,17, 18, 19, 22)</w:t>
      </w:r>
      <w:r>
        <w:rPr>
          <w:rFonts w:eastAsia="DengXian"/>
        </w:rPr>
        <w:t>.</w:t>
      </w:r>
    </w:p>
    <w:p w14:paraId="5DA6569D" w14:textId="77777777" w:rsidR="00D90F98" w:rsidRPr="00BC49C2" w:rsidRDefault="00D90F98" w:rsidP="00D90F98">
      <w:pPr>
        <w:pStyle w:val="B2"/>
        <w:rPr>
          <w:rFonts w:eastAsia="DengXian"/>
        </w:rPr>
      </w:pPr>
      <w:r w:rsidRPr="00BC49C2">
        <w:rPr>
          <w:rFonts w:eastAsia="DengXian"/>
        </w:rPr>
        <w:tab/>
        <w:t>For other PDU Set related info (listed in bullet #1):</w:t>
      </w:r>
    </w:p>
    <w:p w14:paraId="5155AA1D" w14:textId="77777777" w:rsidR="00D90F98" w:rsidRPr="00BC49C2" w:rsidRDefault="00D90F98" w:rsidP="00D90F98">
      <w:pPr>
        <w:pStyle w:val="B3"/>
        <w:rPr>
          <w:rFonts w:eastAsia="DengXian"/>
        </w:rPr>
      </w:pPr>
      <w:r w:rsidRPr="00BC49C2">
        <w:rPr>
          <w:rFonts w:eastAsia="DengXian"/>
        </w:rPr>
        <w:tab/>
        <w:t>UPF adds them into GTP-U Header (solution 7, 11, 14, 15, 19, 22)</w:t>
      </w:r>
      <w:r>
        <w:rPr>
          <w:rFonts w:eastAsia="DengXian"/>
        </w:rPr>
        <w:t>.</w:t>
      </w:r>
    </w:p>
    <w:p w14:paraId="5E6BF5A5" w14:textId="77777777" w:rsidR="00D90F98" w:rsidRPr="00BC49C2" w:rsidRDefault="00D90F98" w:rsidP="00D90F98">
      <w:pPr>
        <w:pStyle w:val="B1"/>
        <w:rPr>
          <w:rFonts w:eastAsia="DengXian"/>
          <w:lang w:eastAsia="zh-CN"/>
        </w:rPr>
      </w:pPr>
      <w:r w:rsidRPr="00BC49C2">
        <w:rPr>
          <w:rFonts w:eastAsia="DengXian"/>
          <w:lang w:eastAsia="zh-CN"/>
        </w:rPr>
        <w:t>4.</w:t>
      </w:r>
      <w:r w:rsidRPr="00BC49C2">
        <w:rPr>
          <w:rFonts w:eastAsia="DengXian"/>
          <w:lang w:eastAsia="zh-CN"/>
        </w:rPr>
        <w:tab/>
        <w:t>New QoS parameters for PDU Set based QoS handling in 5GS:</w:t>
      </w:r>
    </w:p>
    <w:p w14:paraId="6EBBB659" w14:textId="77777777" w:rsidR="00D90F98" w:rsidRPr="00BC49C2" w:rsidRDefault="00D90F98" w:rsidP="00D90F98">
      <w:pPr>
        <w:pStyle w:val="B1"/>
        <w:rPr>
          <w:rFonts w:eastAsia="DengXian"/>
          <w:lang w:eastAsia="zh-CN"/>
        </w:rPr>
      </w:pPr>
      <w:r w:rsidRPr="00BC49C2">
        <w:rPr>
          <w:rFonts w:eastAsia="DengXian"/>
          <w:lang w:eastAsia="zh-CN"/>
        </w:rPr>
        <w:tab/>
        <w:t>Baseline parameters:</w:t>
      </w:r>
    </w:p>
    <w:p w14:paraId="324F5464" w14:textId="77777777" w:rsidR="00D90F98" w:rsidRPr="00BC49C2" w:rsidRDefault="00D90F98" w:rsidP="00D90F98">
      <w:pPr>
        <w:pStyle w:val="B2"/>
        <w:rPr>
          <w:rFonts w:eastAsia="DengXian"/>
        </w:rPr>
      </w:pPr>
      <w:r w:rsidRPr="00BC49C2">
        <w:rPr>
          <w:rFonts w:eastAsia="DengXian"/>
        </w:rPr>
        <w:t>-</w:t>
      </w:r>
      <w:r w:rsidRPr="00BC49C2">
        <w:rPr>
          <w:rFonts w:eastAsia="DengXian"/>
        </w:rPr>
        <w:tab/>
        <w:t>PDU Set Delay Budget (PSDB) (solution 8, 9, 12, 14, 25, 26)</w:t>
      </w:r>
      <w:r>
        <w:rPr>
          <w:rFonts w:eastAsia="DengXian"/>
        </w:rPr>
        <w:t>.</w:t>
      </w:r>
    </w:p>
    <w:p w14:paraId="28655513" w14:textId="77777777" w:rsidR="00D90F98" w:rsidRPr="00BC49C2" w:rsidRDefault="00D90F98" w:rsidP="00D90F98">
      <w:pPr>
        <w:pStyle w:val="B2"/>
        <w:rPr>
          <w:rFonts w:eastAsia="DengXian"/>
        </w:rPr>
      </w:pPr>
      <w:r w:rsidRPr="00BC49C2">
        <w:rPr>
          <w:rFonts w:eastAsia="DengXian"/>
        </w:rPr>
        <w:t>-</w:t>
      </w:r>
      <w:r w:rsidRPr="00BC49C2">
        <w:rPr>
          <w:rFonts w:eastAsia="DengXian"/>
        </w:rPr>
        <w:tab/>
        <w:t>PDU Set Error Rate (PSER) (solution 8, 12, 25, 26)</w:t>
      </w:r>
      <w:r>
        <w:rPr>
          <w:rFonts w:eastAsia="DengXian"/>
        </w:rPr>
        <w:t>.</w:t>
      </w:r>
    </w:p>
    <w:p w14:paraId="527D7E16" w14:textId="77777777" w:rsidR="00D90F98" w:rsidRPr="00BC49C2" w:rsidRDefault="00D90F98" w:rsidP="00D90F98">
      <w:pPr>
        <w:pStyle w:val="EditorsNote"/>
        <w:rPr>
          <w:rFonts w:eastAsia="DengXian"/>
        </w:rPr>
      </w:pPr>
      <w:r>
        <w:rPr>
          <w:rFonts w:eastAsia="DengXian"/>
        </w:rPr>
        <w:t>Editor's note:</w:t>
      </w:r>
      <w:r>
        <w:rPr>
          <w:rFonts w:eastAsia="DengXian"/>
        </w:rPr>
        <w:tab/>
      </w:r>
      <w:r w:rsidRPr="00BC49C2">
        <w:rPr>
          <w:rFonts w:eastAsia="DengXian"/>
        </w:rPr>
        <w:t>The definition of the PDU Set Error Rate is FFS.</w:t>
      </w:r>
    </w:p>
    <w:p w14:paraId="335AF712" w14:textId="77777777" w:rsidR="00D90F98" w:rsidRPr="00BC49C2" w:rsidRDefault="00D90F98" w:rsidP="00D90F98">
      <w:pPr>
        <w:pStyle w:val="B2"/>
        <w:rPr>
          <w:rFonts w:eastAsia="DengXian"/>
        </w:rPr>
      </w:pPr>
      <w:r w:rsidRPr="00BC49C2">
        <w:rPr>
          <w:rFonts w:eastAsia="DengXian"/>
        </w:rPr>
        <w:t>-</w:t>
      </w:r>
      <w:r w:rsidRPr="00BC49C2">
        <w:rPr>
          <w:rFonts w:eastAsia="DengXian"/>
        </w:rPr>
        <w:tab/>
        <w:t>Whether all PDUs are needed for the usage of PDU Set by application layer (solution 22, 23, 25)</w:t>
      </w:r>
      <w:r>
        <w:rPr>
          <w:rFonts w:eastAsia="DengXian"/>
        </w:rPr>
        <w:t>.</w:t>
      </w:r>
    </w:p>
    <w:p w14:paraId="43C548A7" w14:textId="77777777" w:rsidR="00D90F98" w:rsidRPr="00BC49C2" w:rsidRDefault="00D90F98" w:rsidP="00D90F98">
      <w:pPr>
        <w:pStyle w:val="B1"/>
        <w:rPr>
          <w:rFonts w:eastAsia="DengXian"/>
          <w:lang w:eastAsia="zh-CN"/>
        </w:rPr>
      </w:pPr>
      <w:r w:rsidRPr="00BC49C2">
        <w:rPr>
          <w:rFonts w:eastAsia="DengXian"/>
          <w:lang w:eastAsia="zh-CN"/>
        </w:rPr>
        <w:tab/>
        <w:t>Parameters for further study:</w:t>
      </w:r>
    </w:p>
    <w:p w14:paraId="028103B7" w14:textId="77777777" w:rsidR="00D90F98" w:rsidRPr="00BC49C2" w:rsidRDefault="00D90F98" w:rsidP="00D90F98">
      <w:pPr>
        <w:pStyle w:val="B2"/>
        <w:rPr>
          <w:rFonts w:eastAsia="DengXian"/>
        </w:rPr>
      </w:pPr>
      <w:r w:rsidRPr="00BC49C2">
        <w:rPr>
          <w:rFonts w:eastAsia="DengXian"/>
        </w:rPr>
        <w:t>-</w:t>
      </w:r>
      <w:r w:rsidRPr="00BC49C2">
        <w:rPr>
          <w:rFonts w:eastAsia="DengXian"/>
        </w:rPr>
        <w:tab/>
        <w:t>Whether to drop a PDU Set in case PSDB is exceeded (solution 8, 22, 24, 25)</w:t>
      </w:r>
      <w:r>
        <w:rPr>
          <w:rFonts w:eastAsia="DengXian"/>
        </w:rPr>
        <w:t>.</w:t>
      </w:r>
    </w:p>
    <w:p w14:paraId="2A783D2D" w14:textId="77777777" w:rsidR="00D90F98" w:rsidRPr="00BC49C2" w:rsidRDefault="00D90F98" w:rsidP="00D90F98">
      <w:pPr>
        <w:pStyle w:val="B2"/>
        <w:rPr>
          <w:rFonts w:eastAsia="DengXian"/>
        </w:rPr>
      </w:pPr>
      <w:r w:rsidRPr="00BC49C2">
        <w:rPr>
          <w:rFonts w:eastAsia="DengXian"/>
        </w:rPr>
        <w:t>-</w:t>
      </w:r>
      <w:r>
        <w:rPr>
          <w:rFonts w:eastAsia="DengXian"/>
        </w:rPr>
        <w:tab/>
      </w:r>
      <w:r w:rsidRPr="00BC49C2">
        <w:rPr>
          <w:rFonts w:eastAsia="DengXian"/>
        </w:rPr>
        <w:t>PDU Set Priority</w:t>
      </w:r>
      <w:r>
        <w:rPr>
          <w:rFonts w:eastAsia="DengXian"/>
        </w:rPr>
        <w:t>.</w:t>
      </w:r>
    </w:p>
    <w:p w14:paraId="61CFBBF1" w14:textId="77777777" w:rsidR="00D90F98" w:rsidRPr="00BC49C2" w:rsidRDefault="00D90F98" w:rsidP="00D90F98">
      <w:pPr>
        <w:pStyle w:val="EditorsNote"/>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w:t>
      </w:r>
      <w:proofErr w:type="gramStart"/>
      <w:r w:rsidRPr="00BC49C2">
        <w:rPr>
          <w:rFonts w:eastAsia="DengXian"/>
        </w:rPr>
        <w:t>i.e.</w:t>
      </w:r>
      <w:proofErr w:type="gramEnd"/>
      <w:r w:rsidRPr="00BC49C2">
        <w:rPr>
          <w:rFonts w:eastAsia="DengXian"/>
        </w:rPr>
        <w:t xml:space="preserv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796A0029" w14:textId="77777777" w:rsidR="00D90F98" w:rsidRPr="00BC49C2" w:rsidRDefault="00D90F98" w:rsidP="00D90F98">
      <w:pPr>
        <w:pStyle w:val="B1"/>
        <w:rPr>
          <w:rFonts w:eastAsia="DengXian"/>
          <w:lang w:eastAsia="zh-CN"/>
        </w:rPr>
      </w:pPr>
      <w:r w:rsidRPr="00BC49C2">
        <w:rPr>
          <w:rFonts w:eastAsia="DengXian"/>
          <w:lang w:eastAsia="zh-CN"/>
        </w:rPr>
        <w:t>5.</w:t>
      </w:r>
      <w:r>
        <w:rPr>
          <w:rFonts w:eastAsia="DengXian"/>
          <w:lang w:eastAsia="zh-CN"/>
        </w:rPr>
        <w:tab/>
      </w:r>
      <w:r w:rsidRPr="00BC49C2">
        <w:rPr>
          <w:rFonts w:eastAsia="DengXian"/>
          <w:lang w:eastAsia="zh-CN"/>
        </w:rPr>
        <w:t>Information from AF</w:t>
      </w:r>
      <w:r>
        <w:rPr>
          <w:rFonts w:eastAsia="DengXian"/>
          <w:lang w:eastAsia="zh-CN"/>
        </w:rPr>
        <w:t>:</w:t>
      </w:r>
    </w:p>
    <w:p w14:paraId="72952F82" w14:textId="77777777" w:rsidR="00D90F98" w:rsidRPr="00BC49C2" w:rsidRDefault="00D90F98" w:rsidP="00D90F98">
      <w:pPr>
        <w:pStyle w:val="B1"/>
        <w:rPr>
          <w:rFonts w:eastAsia="DengXian"/>
          <w:lang w:eastAsia="zh-CN"/>
        </w:rPr>
      </w:pPr>
      <w:r w:rsidRPr="00BC49C2">
        <w:rPr>
          <w:rFonts w:eastAsia="DengXian"/>
          <w:lang w:eastAsia="zh-CN"/>
        </w:rPr>
        <w:tab/>
        <w:t>Baseline QoS parameters for each PDU Set within the QoS Flow:</w:t>
      </w:r>
    </w:p>
    <w:p w14:paraId="604C8FED" w14:textId="77777777" w:rsidR="00D90F98" w:rsidRPr="00BC49C2" w:rsidRDefault="00D90F98" w:rsidP="00D90F98">
      <w:pPr>
        <w:pStyle w:val="B2"/>
        <w:rPr>
          <w:rFonts w:eastAsia="DengXian"/>
        </w:rPr>
      </w:pPr>
      <w:r w:rsidRPr="00BC49C2">
        <w:rPr>
          <w:rFonts w:eastAsia="DengXian"/>
        </w:rPr>
        <w:t>-</w:t>
      </w:r>
      <w:r w:rsidRPr="00BC49C2">
        <w:rPr>
          <w:rFonts w:eastAsia="DengXian"/>
        </w:rPr>
        <w:tab/>
        <w:t>PDU Set handling indication (solution 8, 15, 25) (indicating if PDU Set based handling should be activated to a flow)</w:t>
      </w:r>
      <w:r>
        <w:rPr>
          <w:rFonts w:eastAsia="DengXian"/>
        </w:rPr>
        <w:t>.</w:t>
      </w:r>
    </w:p>
    <w:p w14:paraId="743A611E" w14:textId="77777777" w:rsidR="00D90F98" w:rsidRPr="00BC49C2" w:rsidRDefault="00D90F98" w:rsidP="00D90F98">
      <w:pPr>
        <w:pStyle w:val="NO"/>
        <w:rPr>
          <w:rFonts w:eastAsia="DengXian"/>
        </w:rPr>
      </w:pPr>
      <w:r w:rsidRPr="00BC49C2">
        <w:rPr>
          <w:rFonts w:eastAsia="DengXian"/>
        </w:rPr>
        <w:t>NOTE</w:t>
      </w:r>
      <w:r>
        <w:rPr>
          <w:rFonts w:eastAsia="DengXian"/>
        </w:rPr>
        <w:t> </w:t>
      </w:r>
      <w:r w:rsidRPr="00BC49C2">
        <w:rPr>
          <w:rFonts w:eastAsia="DengXian"/>
        </w:rPr>
        <w:t>2:</w:t>
      </w:r>
      <w:r>
        <w:rPr>
          <w:rFonts w:eastAsia="DengXian"/>
        </w:rPr>
        <w:tab/>
      </w:r>
      <w:r w:rsidRPr="00BC49C2">
        <w:rPr>
          <w:rFonts w:eastAsia="DengXian"/>
        </w:rPr>
        <w:t>This indication may be implicitly indicated via other PDU Set related information provided by the AF.</w:t>
      </w:r>
    </w:p>
    <w:p w14:paraId="7EACBCEC" w14:textId="77777777" w:rsidR="00D90F98" w:rsidRPr="00BC49C2" w:rsidRDefault="00D90F98" w:rsidP="00D90F98">
      <w:pPr>
        <w:pStyle w:val="B2"/>
        <w:rPr>
          <w:rFonts w:eastAsia="DengXian"/>
        </w:rPr>
      </w:pPr>
      <w:r w:rsidRPr="00BC49C2">
        <w:rPr>
          <w:rFonts w:eastAsia="DengXian"/>
        </w:rPr>
        <w:t>-</w:t>
      </w:r>
      <w:r w:rsidRPr="00BC49C2">
        <w:rPr>
          <w:rFonts w:eastAsia="DengXian"/>
        </w:rPr>
        <w:tab/>
        <w:t>Whether all PDUs are needed for the usage of PDU Set by application layer (solution 22, 23, 25)</w:t>
      </w:r>
      <w:r>
        <w:rPr>
          <w:rFonts w:eastAsia="DengXian"/>
        </w:rPr>
        <w:t>.</w:t>
      </w:r>
    </w:p>
    <w:p w14:paraId="43D8A1D8" w14:textId="77777777" w:rsidR="00D90F98" w:rsidRPr="00BC49C2" w:rsidRDefault="00D90F98" w:rsidP="00D90F98">
      <w:pPr>
        <w:pStyle w:val="EditorsNote"/>
        <w:rPr>
          <w:rFonts w:eastAsia="DengXian"/>
        </w:rPr>
      </w:pPr>
      <w:r>
        <w:rPr>
          <w:rFonts w:eastAsia="DengXian"/>
        </w:rPr>
        <w:t>Editor's note:</w:t>
      </w:r>
      <w:r>
        <w:rPr>
          <w:rFonts w:eastAsia="DengXian"/>
        </w:rPr>
        <w:tab/>
      </w:r>
      <w:r w:rsidRPr="00BC49C2">
        <w:rPr>
          <w:rFonts w:eastAsia="DengXian"/>
        </w:rPr>
        <w:t>Whether more detailed indicators are needed for different PDU Set QoS handling features (</w:t>
      </w:r>
      <w:proofErr w:type="gramStart"/>
      <w:r w:rsidRPr="00BC49C2">
        <w:rPr>
          <w:rFonts w:eastAsia="DengXian"/>
        </w:rPr>
        <w:t>e.g.</w:t>
      </w:r>
      <w:proofErr w:type="gramEnd"/>
      <w:r w:rsidRPr="00BC49C2">
        <w:rPr>
          <w:rFonts w:eastAsia="DengXian"/>
        </w:rPr>
        <w:t xml:space="preserve"> PDU Set integrated handling, QoS handling based on PDU Set importance, PDU Set dropping due to delivery failure of dependent PDU Sets) is FFS.</w:t>
      </w:r>
    </w:p>
    <w:p w14:paraId="68C5BBE6" w14:textId="77777777" w:rsidR="00D90F98" w:rsidRPr="00BC49C2" w:rsidRDefault="00D90F98" w:rsidP="00D90F98">
      <w:pPr>
        <w:pStyle w:val="B2"/>
        <w:rPr>
          <w:rFonts w:eastAsia="DengXian"/>
        </w:rPr>
      </w:pPr>
      <w:r w:rsidRPr="00BC49C2">
        <w:rPr>
          <w:rFonts w:eastAsia="DengXian"/>
        </w:rPr>
        <w:t>-</w:t>
      </w:r>
      <w:r w:rsidRPr="00BC49C2">
        <w:rPr>
          <w:rFonts w:eastAsia="DengXian"/>
        </w:rPr>
        <w:tab/>
        <w:t>PDU Set Delay Budget (solution 12, 25, 26)</w:t>
      </w:r>
      <w:r>
        <w:rPr>
          <w:rFonts w:eastAsia="DengXian"/>
        </w:rPr>
        <w:t>.</w:t>
      </w:r>
    </w:p>
    <w:p w14:paraId="04C65DFF" w14:textId="77777777" w:rsidR="00D90F98" w:rsidRPr="00BC49C2" w:rsidRDefault="00D90F98" w:rsidP="00D90F98">
      <w:pPr>
        <w:pStyle w:val="B2"/>
        <w:rPr>
          <w:rFonts w:eastAsia="DengXian"/>
        </w:rPr>
      </w:pPr>
      <w:r w:rsidRPr="00BC49C2">
        <w:rPr>
          <w:rFonts w:eastAsia="DengXian"/>
        </w:rPr>
        <w:t>-</w:t>
      </w:r>
      <w:r w:rsidRPr="00BC49C2">
        <w:rPr>
          <w:rFonts w:eastAsia="DengXian"/>
        </w:rPr>
        <w:tab/>
        <w:t>PDU Set Error Rate (solution 12, 25, 26)</w:t>
      </w:r>
      <w:r>
        <w:rPr>
          <w:rFonts w:eastAsia="DengXian"/>
        </w:rPr>
        <w:t>.</w:t>
      </w:r>
    </w:p>
    <w:p w14:paraId="4910A148" w14:textId="77777777" w:rsidR="00D90F98" w:rsidRPr="00BC49C2" w:rsidRDefault="00D90F98" w:rsidP="00D90F98">
      <w:pPr>
        <w:pStyle w:val="B1"/>
        <w:rPr>
          <w:rFonts w:eastAsia="DengXian"/>
          <w:lang w:eastAsia="zh-CN"/>
        </w:rPr>
      </w:pPr>
      <w:r w:rsidRPr="00BC49C2">
        <w:rPr>
          <w:rFonts w:eastAsia="DengXian"/>
          <w:lang w:eastAsia="zh-CN"/>
        </w:rPr>
        <w:tab/>
        <w:t>Baseline parameters on frame identification:</w:t>
      </w:r>
    </w:p>
    <w:p w14:paraId="1E080FFD" w14:textId="77777777" w:rsidR="00D90F98" w:rsidRPr="00BC49C2" w:rsidRDefault="00D90F98" w:rsidP="00D90F98">
      <w:pPr>
        <w:pStyle w:val="B2"/>
        <w:rPr>
          <w:rFonts w:eastAsia="DengXian"/>
        </w:rPr>
      </w:pPr>
      <w:r w:rsidRPr="00BC49C2">
        <w:rPr>
          <w:rFonts w:eastAsia="DengXian"/>
        </w:rPr>
        <w:t>-</w:t>
      </w:r>
      <w:r w:rsidRPr="00BC49C2">
        <w:rPr>
          <w:rFonts w:eastAsia="DengXian"/>
        </w:rPr>
        <w:tab/>
        <w:t>Burst periodicity (solution 8, 12, 24, 26)</w:t>
      </w:r>
      <w:r>
        <w:rPr>
          <w:rFonts w:eastAsia="DengXian"/>
        </w:rPr>
        <w:t>.</w:t>
      </w:r>
    </w:p>
    <w:p w14:paraId="365A25AB" w14:textId="77777777" w:rsidR="00D90F98" w:rsidRPr="00BC49C2" w:rsidRDefault="00D90F98" w:rsidP="00D90F98">
      <w:pPr>
        <w:pStyle w:val="B1"/>
        <w:rPr>
          <w:rFonts w:eastAsia="DengXian"/>
          <w:lang w:eastAsia="zh-CN"/>
        </w:rPr>
      </w:pPr>
    </w:p>
    <w:p w14:paraId="3B63D2E9" w14:textId="77777777" w:rsidR="00D90F98" w:rsidRPr="00BC49C2" w:rsidRDefault="00D90F98" w:rsidP="00D90F98">
      <w:pPr>
        <w:pStyle w:val="NO"/>
        <w:rPr>
          <w:rFonts w:eastAsia="DengXian"/>
        </w:rPr>
      </w:pPr>
      <w:r w:rsidRPr="00BC49C2">
        <w:rPr>
          <w:rFonts w:eastAsia="DengXian"/>
        </w:rPr>
        <w:lastRenderedPageBreak/>
        <w:t>NOTE</w:t>
      </w:r>
      <w:r>
        <w:rPr>
          <w:rFonts w:eastAsia="DengXian"/>
        </w:rPr>
        <w:t> </w:t>
      </w:r>
      <w:r w:rsidRPr="00BC49C2">
        <w:rPr>
          <w:rFonts w:eastAsia="DengXian"/>
        </w:rPr>
        <w:t>3:</w:t>
      </w:r>
      <w:r>
        <w:rPr>
          <w:rFonts w:eastAsia="DengXian"/>
        </w:rPr>
        <w:tab/>
      </w:r>
      <w:r w:rsidRPr="00BC49C2">
        <w:rPr>
          <w:rFonts w:eastAsia="DengXian"/>
        </w:rPr>
        <w:t xml:space="preserve">The details of RAN behaviour </w:t>
      </w:r>
      <w:proofErr w:type="gramStart"/>
      <w:r w:rsidRPr="00BC49C2">
        <w:rPr>
          <w:rFonts w:eastAsia="DengXian"/>
        </w:rPr>
        <w:t>is</w:t>
      </w:r>
      <w:proofErr w:type="gramEnd"/>
      <w:r w:rsidRPr="00BC49C2">
        <w:rPr>
          <w:rFonts w:eastAsia="DengXian"/>
        </w:rPr>
        <w:t xml:space="preserve"> up to RAN WG.</w:t>
      </w:r>
    </w:p>
    <w:p w14:paraId="7F9EFA8D" w14:textId="77777777" w:rsidR="00D90F98" w:rsidRPr="00BC49C2" w:rsidRDefault="00D90F98" w:rsidP="00D90F98">
      <w:pPr>
        <w:pStyle w:val="EditorsNote"/>
        <w:rPr>
          <w:rFonts w:eastAsia="DengXian"/>
        </w:rPr>
      </w:pPr>
      <w:r>
        <w:rPr>
          <w:rFonts w:eastAsia="DengXian"/>
        </w:rPr>
        <w:t>Editor's note:</w:t>
      </w:r>
      <w:r>
        <w:rPr>
          <w:rFonts w:eastAsia="DengXian"/>
        </w:rPr>
        <w:tab/>
      </w:r>
      <w:r w:rsidRPr="00BC49C2">
        <w:rPr>
          <w:rFonts w:eastAsia="DengXian"/>
        </w:rPr>
        <w:t>The PDU Set QoS handling for Uplink media services is FFS.</w:t>
      </w:r>
    </w:p>
    <w:p w14:paraId="10FEDF1F" w14:textId="77777777" w:rsidR="00D90F98" w:rsidRPr="00BC49C2" w:rsidRDefault="00D90F98" w:rsidP="00D90F98">
      <w:pPr>
        <w:pStyle w:val="Heading3"/>
        <w:rPr>
          <w:rFonts w:eastAsia="DengXian"/>
          <w:lang w:eastAsia="zh-CN"/>
        </w:rPr>
      </w:pPr>
      <w:bookmarkStart w:id="28" w:name="_Toc104883111"/>
      <w:r w:rsidRPr="00BC49C2">
        <w:rPr>
          <w:rFonts w:eastAsia="DengXian"/>
          <w:lang w:eastAsia="zh-CN"/>
        </w:rPr>
        <w:t>6.52.3</w:t>
      </w:r>
      <w:r w:rsidRPr="00BC49C2">
        <w:rPr>
          <w:rFonts w:eastAsia="DengXian"/>
          <w:lang w:eastAsia="zh-CN"/>
        </w:rPr>
        <w:tab/>
        <w:t>Procedures</w:t>
      </w:r>
      <w:bookmarkEnd w:id="28"/>
    </w:p>
    <w:p w14:paraId="1CC27152" w14:textId="77777777" w:rsidR="00D90F98" w:rsidRPr="00BC49C2" w:rsidRDefault="00D90F98" w:rsidP="00D90F98">
      <w:pPr>
        <w:pStyle w:val="Heading4"/>
        <w:rPr>
          <w:rFonts w:eastAsia="DengXian"/>
          <w:lang w:eastAsia="zh-CN"/>
        </w:rPr>
      </w:pPr>
      <w:bookmarkStart w:id="29" w:name="_Toc104883112"/>
      <w:r w:rsidRPr="00BC49C2">
        <w:rPr>
          <w:rFonts w:eastAsia="DengXian"/>
          <w:lang w:eastAsia="zh-CN"/>
        </w:rPr>
        <w:t>6.52.3.1</w:t>
      </w:r>
      <w:r w:rsidRPr="00BC49C2">
        <w:rPr>
          <w:rFonts w:eastAsia="DengXian"/>
          <w:lang w:eastAsia="zh-CN"/>
        </w:rPr>
        <w:tab/>
        <w:t>PDU Set based QoS handling</w:t>
      </w:r>
      <w:bookmarkEnd w:id="29"/>
    </w:p>
    <w:p w14:paraId="6A820E15" w14:textId="77777777" w:rsidR="00D90F98" w:rsidRDefault="00806AA7" w:rsidP="00D90F98">
      <w:pPr>
        <w:pStyle w:val="TH"/>
      </w:pPr>
      <w:r>
        <w:rPr>
          <w:noProof/>
        </w:rPr>
        <w:object w:dxaOrig="7288" w:dyaOrig="5664" w14:anchorId="010EB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5pt;height:327.75pt;mso-width-percent:0;mso-height-percent:0;mso-width-percent:0;mso-height-percent:0" o:ole="">
            <v:imagedata r:id="rId14" o:title=""/>
          </v:shape>
          <o:OLEObject Type="Embed" ProgID="Word.Picture.8" ShapeID="_x0000_i1025" DrawAspect="Content" ObjectID="_1721649876" r:id="rId15"/>
        </w:object>
      </w:r>
    </w:p>
    <w:p w14:paraId="1A633DC8" w14:textId="77777777" w:rsidR="00D90F98" w:rsidRPr="00BC49C2" w:rsidRDefault="00D90F98" w:rsidP="00D90F98">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45E8B0" w14:textId="77777777" w:rsidR="00D90F98" w:rsidRPr="00BC49C2" w:rsidRDefault="00D90F98" w:rsidP="00D90F98">
      <w:pPr>
        <w:rPr>
          <w:lang w:eastAsia="zh-CN"/>
        </w:rPr>
      </w:pPr>
      <w:r w:rsidRPr="00BC49C2">
        <w:rPr>
          <w:lang w:eastAsia="zh-CN"/>
        </w:rPr>
        <w:t>The PDU Set based QoS control may happens during PDU Session establishment or modification procedures. The process includes the following steps:</w:t>
      </w:r>
    </w:p>
    <w:p w14:paraId="50FC8945" w14:textId="77777777" w:rsidR="00D90F98" w:rsidRPr="00BC49C2" w:rsidRDefault="00D90F98" w:rsidP="00D90F98">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032AF41C" w14:textId="77777777" w:rsidR="00D90F98" w:rsidRPr="00BC49C2" w:rsidRDefault="00D90F98" w:rsidP="00D90F98">
      <w:pPr>
        <w:pStyle w:val="B1"/>
        <w:rPr>
          <w:rFonts w:eastAsia="DengXian"/>
          <w:lang w:eastAsia="zh-CN"/>
        </w:rPr>
      </w:pPr>
      <w:r w:rsidRPr="00BC49C2">
        <w:rPr>
          <w:rFonts w:eastAsia="DengXian"/>
          <w:lang w:eastAsia="zh-CN"/>
        </w:rPr>
        <w:t>1b.</w:t>
      </w:r>
      <w:r>
        <w:rPr>
          <w:rFonts w:eastAsia="DengXian"/>
          <w:lang w:eastAsia="zh-CN"/>
        </w:rPr>
        <w:tab/>
        <w:t xml:space="preserve">The AF may send the information described in above bullet#5 of clause 6.52.2 to PCF via </w:t>
      </w:r>
      <w:proofErr w:type="spellStart"/>
      <w:r>
        <w:rPr>
          <w:rFonts w:eastAsia="DengXian"/>
          <w:lang w:eastAsia="zh-CN"/>
        </w:rPr>
        <w:t>Nnef_AFsessionWithQoS_Create</w:t>
      </w:r>
      <w:proofErr w:type="spellEnd"/>
      <w:r>
        <w:rPr>
          <w:rFonts w:eastAsia="DengXian"/>
          <w:lang w:eastAsia="zh-CN"/>
        </w:rPr>
        <w:t xml:space="preserve"> request as defined in clause 4.15.6.6 of TS 23.502 [3]. AF may also provide </w:t>
      </w:r>
      <w:proofErr w:type="gramStart"/>
      <w:r>
        <w:rPr>
          <w:rFonts w:eastAsia="DengXian"/>
          <w:lang w:eastAsia="zh-CN"/>
        </w:rPr>
        <w:t>these information</w:t>
      </w:r>
      <w:proofErr w:type="gramEnd"/>
      <w:r>
        <w:rPr>
          <w:rFonts w:eastAsia="DengXian"/>
          <w:lang w:eastAsia="zh-CN"/>
        </w:rPr>
        <w:t xml:space="preserve"> to the 5GS prior to PDU Session Establishment.</w:t>
      </w:r>
    </w:p>
    <w:p w14:paraId="21E39A0F" w14:textId="77777777" w:rsidR="00D90F98" w:rsidRPr="00BC49C2" w:rsidRDefault="00D90F98" w:rsidP="00D90F98">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3399FAA8" w14:textId="77777777" w:rsidR="00D90F98" w:rsidRPr="00BC49C2" w:rsidRDefault="00D90F98" w:rsidP="00D90F98">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3531DB45" w14:textId="77777777" w:rsidR="00D90F98" w:rsidRPr="00BC49C2" w:rsidRDefault="00D90F98" w:rsidP="00D90F98">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54B5B08B" w14:textId="77777777" w:rsidR="00D90F98" w:rsidRPr="00BC49C2" w:rsidRDefault="00D90F98" w:rsidP="00D90F98">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5942B377" w14:textId="77777777" w:rsidR="00D90F98" w:rsidRPr="00BC49C2" w:rsidRDefault="00D90F98" w:rsidP="00D90F98">
      <w:pPr>
        <w:pStyle w:val="NO"/>
        <w:rPr>
          <w:rFonts w:eastAsia="DengXian"/>
        </w:rPr>
      </w:pPr>
      <w:r w:rsidRPr="00BC49C2">
        <w:rPr>
          <w:rFonts w:eastAsia="DengXian"/>
        </w:rPr>
        <w:lastRenderedPageBreak/>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6EEBB671" w14:textId="77777777" w:rsidR="00D90F98" w:rsidRPr="00BC49C2" w:rsidRDefault="00D90F98" w:rsidP="00D90F98">
      <w:pPr>
        <w:pStyle w:val="EditorsNote"/>
        <w:rPr>
          <w:rFonts w:eastAsia="DengXian"/>
        </w:rPr>
      </w:pPr>
      <w:r>
        <w:rPr>
          <w:rFonts w:eastAsia="DengXian"/>
        </w:rPr>
        <w:t>Editor's note:</w:t>
      </w:r>
      <w:r>
        <w:rPr>
          <w:rFonts w:eastAsia="DengXian"/>
        </w:rPr>
        <w:tab/>
      </w:r>
      <w:r w:rsidRPr="00BC49C2">
        <w:rPr>
          <w:rFonts w:eastAsia="DengXian"/>
        </w:rPr>
        <w:t>The extensions of N4 rule and QoS profile to support PDU Set related handling are FFS.</w:t>
      </w:r>
    </w:p>
    <w:p w14:paraId="63C30190" w14:textId="77777777" w:rsidR="00D90F98" w:rsidRPr="00BC49C2" w:rsidRDefault="00D90F98" w:rsidP="00D90F98">
      <w:pPr>
        <w:pStyle w:val="B1"/>
        <w:rPr>
          <w:rFonts w:eastAsia="DengXian"/>
          <w:lang w:eastAsia="zh-CN"/>
        </w:rPr>
      </w:pPr>
      <w:r w:rsidRPr="00BC49C2">
        <w:rPr>
          <w:rFonts w:eastAsia="DengXian"/>
          <w:lang w:eastAsia="zh-CN"/>
        </w:rPr>
        <w:t>4. The leftover steps of PDU Session Establishment or Modification procedures are performed.</w:t>
      </w:r>
    </w:p>
    <w:p w14:paraId="4B1FDC89" w14:textId="77777777" w:rsidR="00D90F98" w:rsidRPr="00BC49C2" w:rsidRDefault="00D90F98" w:rsidP="00D90F98">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205C4AD7" w14:textId="77777777" w:rsidR="00D90F98" w:rsidRPr="00BC49C2" w:rsidRDefault="00D90F98" w:rsidP="00D90F98">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0FAFD022" w14:textId="77777777" w:rsidR="00D90F98" w:rsidRPr="00BC49C2" w:rsidRDefault="00D90F98" w:rsidP="00D90F98">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D05A67" w14:textId="77777777" w:rsidR="00D90F98" w:rsidRPr="00BC49C2" w:rsidRDefault="00D90F98" w:rsidP="00D90F98">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 xml:space="preserve">The details of RAN behaviour </w:t>
      </w:r>
      <w:proofErr w:type="gramStart"/>
      <w:r w:rsidRPr="00BC49C2">
        <w:rPr>
          <w:rFonts w:eastAsia="DengXian"/>
        </w:rPr>
        <w:t>is</w:t>
      </w:r>
      <w:proofErr w:type="gramEnd"/>
      <w:r w:rsidRPr="00BC49C2">
        <w:rPr>
          <w:rFonts w:eastAsia="DengXian"/>
        </w:rPr>
        <w:t xml:space="preserve"> up to RAN</w:t>
      </w:r>
      <w:r>
        <w:rPr>
          <w:rFonts w:eastAsia="DengXian"/>
        </w:rPr>
        <w:t> </w:t>
      </w:r>
      <w:r w:rsidRPr="00BC49C2">
        <w:rPr>
          <w:rFonts w:eastAsia="DengXian"/>
        </w:rPr>
        <w:t>WG</w:t>
      </w:r>
      <w:r>
        <w:rPr>
          <w:rFonts w:eastAsia="DengXian"/>
        </w:rPr>
        <w:t>s</w:t>
      </w:r>
      <w:r w:rsidRPr="00BC49C2">
        <w:rPr>
          <w:rFonts w:eastAsia="DengXian"/>
        </w:rPr>
        <w:t>.</w:t>
      </w:r>
    </w:p>
    <w:p w14:paraId="62290825" w14:textId="77777777" w:rsidR="00D90F98" w:rsidRPr="00BC49C2" w:rsidRDefault="00D90F98" w:rsidP="00D90F98">
      <w:pPr>
        <w:pStyle w:val="Heading3"/>
        <w:rPr>
          <w:rFonts w:eastAsia="DengXian"/>
          <w:lang w:eastAsia="zh-CN"/>
        </w:rPr>
      </w:pPr>
      <w:bookmarkStart w:id="30" w:name="_Toc104883113"/>
      <w:r w:rsidRPr="00BC49C2">
        <w:rPr>
          <w:rFonts w:eastAsia="DengXian"/>
          <w:lang w:eastAsia="zh-CN"/>
        </w:rPr>
        <w:t>6.52.4</w:t>
      </w:r>
      <w:r w:rsidRPr="00BC49C2">
        <w:rPr>
          <w:rFonts w:eastAsia="DengXian"/>
          <w:lang w:eastAsia="zh-CN"/>
        </w:rPr>
        <w:tab/>
        <w:t>Impacts on services, entities and interfaces</w:t>
      </w:r>
      <w:bookmarkEnd w:id="30"/>
    </w:p>
    <w:p w14:paraId="5B2A4E67" w14:textId="77777777" w:rsidR="00D90F98" w:rsidRPr="00BC49C2" w:rsidRDefault="00D90F98" w:rsidP="00D90F98">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341C0AC6" w14:textId="6CFC196C"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0"/>
      <w:r w:rsidRPr="00EC5C31">
        <w:rPr>
          <w:color w:val="FF0000"/>
          <w:sz w:val="40"/>
        </w:rPr>
        <w:t>***</w:t>
      </w:r>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A866A" w14:textId="77777777" w:rsidR="00806AA7" w:rsidRDefault="00806AA7">
      <w:r>
        <w:separator/>
      </w:r>
    </w:p>
    <w:p w14:paraId="0E1380E7" w14:textId="77777777" w:rsidR="00806AA7" w:rsidRDefault="00806AA7"/>
  </w:endnote>
  <w:endnote w:type="continuationSeparator" w:id="0">
    <w:p w14:paraId="76C842D7" w14:textId="77777777" w:rsidR="00806AA7" w:rsidRDefault="00806AA7">
      <w:r>
        <w:continuationSeparator/>
      </w:r>
    </w:p>
    <w:p w14:paraId="7BB9245E" w14:textId="77777777" w:rsidR="00806AA7" w:rsidRDefault="00806AA7"/>
  </w:endnote>
  <w:endnote w:type="continuationNotice" w:id="1">
    <w:p w14:paraId="292C502F" w14:textId="77777777" w:rsidR="00806AA7" w:rsidRDefault="00806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E20EE" w14:textId="77777777" w:rsidR="00806AA7" w:rsidRDefault="00806AA7">
      <w:r>
        <w:separator/>
      </w:r>
    </w:p>
    <w:p w14:paraId="05422979" w14:textId="77777777" w:rsidR="00806AA7" w:rsidRDefault="00806AA7"/>
  </w:footnote>
  <w:footnote w:type="continuationSeparator" w:id="0">
    <w:p w14:paraId="1AFD70CA" w14:textId="77777777" w:rsidR="00806AA7" w:rsidRDefault="00806AA7">
      <w:r>
        <w:continuationSeparator/>
      </w:r>
    </w:p>
    <w:p w14:paraId="07DCB719" w14:textId="77777777" w:rsidR="00806AA7" w:rsidRDefault="00806AA7"/>
  </w:footnote>
  <w:footnote w:type="continuationNotice" w:id="1">
    <w:p w14:paraId="0B2624D6" w14:textId="77777777" w:rsidR="00806AA7" w:rsidRDefault="00806A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FE0CC8"/>
    <w:multiLevelType w:val="hybridMultilevel"/>
    <w:tmpl w:val="F75C0650"/>
    <w:lvl w:ilvl="0" w:tplc="F81034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143105"/>
    <w:multiLevelType w:val="hybridMultilevel"/>
    <w:tmpl w:val="D318BB6A"/>
    <w:lvl w:ilvl="0" w:tplc="54F84328">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5797383">
    <w:abstractNumId w:val="36"/>
  </w:num>
  <w:num w:numId="2" w16cid:durableId="586571373">
    <w:abstractNumId w:val="13"/>
  </w:num>
  <w:num w:numId="3" w16cid:durableId="317419089">
    <w:abstractNumId w:val="39"/>
  </w:num>
  <w:num w:numId="4" w16cid:durableId="1207452927">
    <w:abstractNumId w:val="25"/>
  </w:num>
  <w:num w:numId="5" w16cid:durableId="1496146019">
    <w:abstractNumId w:val="11"/>
  </w:num>
  <w:num w:numId="6" w16cid:durableId="292445250">
    <w:abstractNumId w:val="11"/>
  </w:num>
  <w:num w:numId="7" w16cid:durableId="1940285174">
    <w:abstractNumId w:val="18"/>
  </w:num>
  <w:num w:numId="8" w16cid:durableId="2134902001">
    <w:abstractNumId w:val="24"/>
  </w:num>
  <w:num w:numId="9" w16cid:durableId="656962431">
    <w:abstractNumId w:val="20"/>
  </w:num>
  <w:num w:numId="10" w16cid:durableId="1182667015">
    <w:abstractNumId w:val="33"/>
  </w:num>
  <w:num w:numId="11" w16cid:durableId="1222136549">
    <w:abstractNumId w:val="30"/>
  </w:num>
  <w:num w:numId="12" w16cid:durableId="1770151276">
    <w:abstractNumId w:val="21"/>
  </w:num>
  <w:num w:numId="13" w16cid:durableId="1042442035">
    <w:abstractNumId w:val="32"/>
  </w:num>
  <w:num w:numId="14" w16cid:durableId="1225485629">
    <w:abstractNumId w:val="10"/>
  </w:num>
  <w:num w:numId="15" w16cid:durableId="152840618">
    <w:abstractNumId w:val="37"/>
  </w:num>
  <w:num w:numId="16" w16cid:durableId="71050244">
    <w:abstractNumId w:val="12"/>
  </w:num>
  <w:num w:numId="17" w16cid:durableId="1601334629">
    <w:abstractNumId w:val="44"/>
  </w:num>
  <w:num w:numId="18" w16cid:durableId="1065034331">
    <w:abstractNumId w:val="23"/>
  </w:num>
  <w:num w:numId="19" w16cid:durableId="1614282815">
    <w:abstractNumId w:val="16"/>
  </w:num>
  <w:num w:numId="20" w16cid:durableId="1592003067">
    <w:abstractNumId w:val="26"/>
  </w:num>
  <w:num w:numId="21" w16cid:durableId="1621112405">
    <w:abstractNumId w:val="17"/>
  </w:num>
  <w:num w:numId="22" w16cid:durableId="435174581">
    <w:abstractNumId w:val="10"/>
  </w:num>
  <w:num w:numId="23" w16cid:durableId="950434941">
    <w:abstractNumId w:val="42"/>
  </w:num>
  <w:num w:numId="24" w16cid:durableId="1491092370">
    <w:abstractNumId w:val="40"/>
  </w:num>
  <w:num w:numId="25" w16cid:durableId="857892489">
    <w:abstractNumId w:val="38"/>
  </w:num>
  <w:num w:numId="26" w16cid:durableId="902179669">
    <w:abstractNumId w:val="35"/>
  </w:num>
  <w:num w:numId="27" w16cid:durableId="1081484456">
    <w:abstractNumId w:val="22"/>
  </w:num>
  <w:num w:numId="28" w16cid:durableId="1610547732">
    <w:abstractNumId w:val="28"/>
  </w:num>
  <w:num w:numId="29" w16cid:durableId="810173085">
    <w:abstractNumId w:val="29"/>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7"/>
  </w:num>
  <w:num w:numId="41" w16cid:durableId="1416436862">
    <w:abstractNumId w:val="41"/>
  </w:num>
  <w:num w:numId="42" w16cid:durableId="1010261256">
    <w:abstractNumId w:val="27"/>
  </w:num>
  <w:num w:numId="43" w16cid:durableId="867451126">
    <w:abstractNumId w:val="19"/>
  </w:num>
  <w:num w:numId="44" w16cid:durableId="621418587">
    <w:abstractNumId w:val="31"/>
  </w:num>
  <w:num w:numId="45" w16cid:durableId="704643371">
    <w:abstractNumId w:val="34"/>
  </w:num>
  <w:num w:numId="46" w16cid:durableId="1233543826">
    <w:abstractNumId w:val="15"/>
  </w:num>
  <w:num w:numId="47" w16cid:durableId="828332387">
    <w:abstractNumId w:val="14"/>
  </w:num>
  <w:num w:numId="48" w16cid:durableId="682056380">
    <w:abstractNumId w:val="4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2"/>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697"/>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2A5"/>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5C55"/>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0931"/>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3E52"/>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0B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5D3E"/>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05C"/>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290F"/>
    <w:rsid w:val="002F36C7"/>
    <w:rsid w:val="002F67F6"/>
    <w:rsid w:val="002F70E4"/>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1FA2"/>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27D97"/>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5527"/>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7BA"/>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2D29"/>
    <w:rsid w:val="005A3873"/>
    <w:rsid w:val="005A42FB"/>
    <w:rsid w:val="005A4C45"/>
    <w:rsid w:val="005A5398"/>
    <w:rsid w:val="005A5734"/>
    <w:rsid w:val="005A6346"/>
    <w:rsid w:val="005A6A37"/>
    <w:rsid w:val="005A79D5"/>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B40"/>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DEA"/>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B41"/>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5A5"/>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4B09"/>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4AE8"/>
    <w:rsid w:val="007B4FF6"/>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2EB9"/>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6AA7"/>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1C93"/>
    <w:rsid w:val="008A24AD"/>
    <w:rsid w:val="008A2B5D"/>
    <w:rsid w:val="008A36E1"/>
    <w:rsid w:val="008A4466"/>
    <w:rsid w:val="008A7CFE"/>
    <w:rsid w:val="008B0E13"/>
    <w:rsid w:val="008B10C3"/>
    <w:rsid w:val="008B15CA"/>
    <w:rsid w:val="008B16DD"/>
    <w:rsid w:val="008B19A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2E43"/>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0D70"/>
    <w:rsid w:val="009F1AAB"/>
    <w:rsid w:val="009F1F62"/>
    <w:rsid w:val="009F28CD"/>
    <w:rsid w:val="009F2A33"/>
    <w:rsid w:val="009F3788"/>
    <w:rsid w:val="009F5345"/>
    <w:rsid w:val="009F6447"/>
    <w:rsid w:val="009F64D9"/>
    <w:rsid w:val="009F6683"/>
    <w:rsid w:val="009F71E0"/>
    <w:rsid w:val="00A020E0"/>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8E"/>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68B"/>
    <w:rsid w:val="00AA1CCC"/>
    <w:rsid w:val="00AA2548"/>
    <w:rsid w:val="00AA2ACB"/>
    <w:rsid w:val="00AA2E98"/>
    <w:rsid w:val="00AA3050"/>
    <w:rsid w:val="00AA307B"/>
    <w:rsid w:val="00AA30CE"/>
    <w:rsid w:val="00AA49A5"/>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19D5"/>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4744"/>
    <w:rsid w:val="00B16409"/>
    <w:rsid w:val="00B170F8"/>
    <w:rsid w:val="00B1748D"/>
    <w:rsid w:val="00B17CC0"/>
    <w:rsid w:val="00B17E45"/>
    <w:rsid w:val="00B20AF9"/>
    <w:rsid w:val="00B20BCC"/>
    <w:rsid w:val="00B2209C"/>
    <w:rsid w:val="00B22909"/>
    <w:rsid w:val="00B22A6C"/>
    <w:rsid w:val="00B233B4"/>
    <w:rsid w:val="00B23C87"/>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28A1"/>
    <w:rsid w:val="00B43CFE"/>
    <w:rsid w:val="00B4460B"/>
    <w:rsid w:val="00B44CD8"/>
    <w:rsid w:val="00B4518F"/>
    <w:rsid w:val="00B45BE3"/>
    <w:rsid w:val="00B468E7"/>
    <w:rsid w:val="00B47252"/>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1E54"/>
    <w:rsid w:val="00C0217F"/>
    <w:rsid w:val="00C03D95"/>
    <w:rsid w:val="00C07CC0"/>
    <w:rsid w:val="00C07D9E"/>
    <w:rsid w:val="00C10659"/>
    <w:rsid w:val="00C11456"/>
    <w:rsid w:val="00C13585"/>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3EC9"/>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2D2"/>
    <w:rsid w:val="00D04DF0"/>
    <w:rsid w:val="00D0511E"/>
    <w:rsid w:val="00D0569F"/>
    <w:rsid w:val="00D05984"/>
    <w:rsid w:val="00D07977"/>
    <w:rsid w:val="00D07C44"/>
    <w:rsid w:val="00D12FA4"/>
    <w:rsid w:val="00D147CD"/>
    <w:rsid w:val="00D15FAD"/>
    <w:rsid w:val="00D16C1A"/>
    <w:rsid w:val="00D178BB"/>
    <w:rsid w:val="00D17B39"/>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512"/>
    <w:rsid w:val="00D33627"/>
    <w:rsid w:val="00D33AE6"/>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0F98"/>
    <w:rsid w:val="00D911C6"/>
    <w:rsid w:val="00D92108"/>
    <w:rsid w:val="00D93464"/>
    <w:rsid w:val="00D939F5"/>
    <w:rsid w:val="00D93D5F"/>
    <w:rsid w:val="00D94992"/>
    <w:rsid w:val="00D951C8"/>
    <w:rsid w:val="00D96324"/>
    <w:rsid w:val="00D976E6"/>
    <w:rsid w:val="00D97DF0"/>
    <w:rsid w:val="00D97E4F"/>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BD8"/>
    <w:rsid w:val="00EF1FBF"/>
    <w:rsid w:val="00EF2935"/>
    <w:rsid w:val="00EF319D"/>
    <w:rsid w:val="00EF3303"/>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082"/>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4734"/>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B3Char2">
    <w:name w:val="B3 Char2"/>
    <w:link w:val="B3"/>
    <w:rsid w:val="005A79D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3.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4.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6.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7.xml><?xml version="1.0" encoding="utf-8"?>
<ds:datastoreItem xmlns:ds="http://schemas.openxmlformats.org/officeDocument/2006/customXml" ds:itemID="{E8CD3435-EE7E-41A4-BE3C-FF148DAADD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133</TotalTime>
  <Pages>5</Pages>
  <Words>1365</Words>
  <Characters>7786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 Ellen Liao</cp:lastModifiedBy>
  <cp:revision>43</cp:revision>
  <cp:lastPrinted>2003-09-26T08:29:00Z</cp:lastPrinted>
  <dcterms:created xsi:type="dcterms:W3CDTF">2022-05-18T01:16:00Z</dcterms:created>
  <dcterms:modified xsi:type="dcterms:W3CDTF">2022-08-10T21:24:00Z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